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2392B81A" w:rsidR="00371014" w:rsidRPr="00C226A3" w:rsidRDefault="00371014" w:rsidP="00CE5AEF">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344764">
        <w:rPr>
          <w:rFonts w:cs="Arial"/>
          <w:b/>
          <w:bCs/>
          <w:sz w:val="24"/>
          <w:szCs w:val="24"/>
        </w:rPr>
        <w:t>11</w:t>
      </w:r>
      <w:r w:rsidR="00344764">
        <w:rPr>
          <w:rFonts w:cs="Arial" w:hint="eastAsia"/>
          <w:b/>
          <w:bCs/>
          <w:sz w:val="24"/>
          <w:szCs w:val="24"/>
          <w:lang w:eastAsia="zh-CN"/>
        </w:rPr>
        <w:t>5</w:t>
      </w:r>
      <w:r>
        <w:rPr>
          <w:rFonts w:cs="Arial"/>
          <w:b/>
          <w:bCs/>
          <w:sz w:val="24"/>
          <w:szCs w:val="24"/>
        </w:rPr>
        <w:t>-e</w:t>
      </w:r>
      <w:r w:rsidRPr="00C226A3">
        <w:rPr>
          <w:b/>
          <w:noProof/>
          <w:sz w:val="24"/>
        </w:rPr>
        <w:tab/>
      </w:r>
      <w:r w:rsidR="006467A4" w:rsidRPr="006467A4">
        <w:rPr>
          <w:rFonts w:hint="eastAsia"/>
          <w:b/>
          <w:i/>
          <w:noProof/>
          <w:sz w:val="28"/>
          <w:lang w:eastAsia="zh-CN"/>
        </w:rPr>
        <w:t>R3-22</w:t>
      </w:r>
      <w:r w:rsidR="007925A7">
        <w:rPr>
          <w:rFonts w:hint="eastAsia"/>
          <w:b/>
          <w:i/>
          <w:noProof/>
          <w:sz w:val="28"/>
          <w:lang w:eastAsia="zh-CN"/>
        </w:rPr>
        <w:t>2938</w:t>
      </w:r>
    </w:p>
    <w:p w14:paraId="77BA594A" w14:textId="29961EA9" w:rsidR="00371014" w:rsidRDefault="00371014" w:rsidP="00371014">
      <w:pPr>
        <w:pStyle w:val="CRCoverPage"/>
        <w:outlineLvl w:val="0"/>
        <w:rPr>
          <w:b/>
          <w:noProof/>
          <w:sz w:val="24"/>
          <w:lang w:eastAsia="zh-CN"/>
        </w:rPr>
      </w:pPr>
      <w:r w:rsidRPr="00473E56">
        <w:rPr>
          <w:rFonts w:cs="Arial"/>
          <w:b/>
          <w:bCs/>
          <w:sz w:val="24"/>
          <w:szCs w:val="24"/>
        </w:rPr>
        <w:t xml:space="preserve">E-meeting, </w:t>
      </w:r>
      <w:r w:rsidR="00344764">
        <w:rPr>
          <w:rFonts w:cs="Arial" w:hint="eastAsia"/>
          <w:b/>
          <w:bCs/>
          <w:sz w:val="24"/>
          <w:szCs w:val="24"/>
          <w:lang w:eastAsia="zh-CN"/>
        </w:rPr>
        <w:t>21</w:t>
      </w:r>
      <w:r w:rsidR="00F06228" w:rsidRPr="00592424">
        <w:rPr>
          <w:rFonts w:cs="Arial" w:hint="eastAsia"/>
          <w:b/>
          <w:bCs/>
          <w:sz w:val="24"/>
          <w:szCs w:val="24"/>
          <w:vertAlign w:val="superscript"/>
          <w:lang w:eastAsia="zh-CN"/>
        </w:rPr>
        <w:t>st</w:t>
      </w:r>
      <w:r w:rsidR="00F06228">
        <w:rPr>
          <w:rFonts w:cs="Arial" w:hint="eastAsia"/>
          <w:b/>
          <w:bCs/>
          <w:sz w:val="24"/>
          <w:szCs w:val="24"/>
          <w:lang w:eastAsia="zh-CN"/>
        </w:rPr>
        <w:t xml:space="preserve"> Feb </w:t>
      </w:r>
      <w:r w:rsidRPr="00473E56">
        <w:rPr>
          <w:rFonts w:cs="Arial"/>
          <w:b/>
          <w:bCs/>
          <w:sz w:val="24"/>
          <w:szCs w:val="24"/>
        </w:rPr>
        <w:t>–</w:t>
      </w:r>
      <w:r w:rsidR="00F06228">
        <w:rPr>
          <w:rFonts w:cs="Arial" w:hint="eastAsia"/>
          <w:b/>
          <w:bCs/>
          <w:sz w:val="24"/>
          <w:szCs w:val="24"/>
          <w:lang w:eastAsia="zh-CN"/>
        </w:rPr>
        <w:t xml:space="preserve"> </w:t>
      </w:r>
      <w:r w:rsidR="00344764">
        <w:rPr>
          <w:rFonts w:cs="Arial" w:hint="eastAsia"/>
          <w:b/>
          <w:bCs/>
          <w:sz w:val="24"/>
          <w:szCs w:val="24"/>
          <w:lang w:eastAsia="zh-CN"/>
        </w:rPr>
        <w:t>3</w:t>
      </w:r>
      <w:r w:rsidR="00F06228" w:rsidRPr="00592424">
        <w:rPr>
          <w:rFonts w:cs="Arial" w:hint="eastAsia"/>
          <w:b/>
          <w:bCs/>
          <w:sz w:val="24"/>
          <w:szCs w:val="24"/>
          <w:vertAlign w:val="superscript"/>
          <w:lang w:eastAsia="zh-CN"/>
        </w:rPr>
        <w:t>rd</w:t>
      </w:r>
      <w:r w:rsidR="00F06228">
        <w:rPr>
          <w:rFonts w:cs="Arial" w:hint="eastAsia"/>
          <w:b/>
          <w:bCs/>
          <w:sz w:val="24"/>
          <w:szCs w:val="24"/>
          <w:lang w:eastAsia="zh-CN"/>
        </w:rPr>
        <w:t xml:space="preserve"> Mar </w:t>
      </w:r>
      <w:r w:rsidRPr="00473E56">
        <w:rPr>
          <w:rFonts w:cs="Arial"/>
          <w:b/>
          <w:bCs/>
          <w:sz w:val="24"/>
          <w:szCs w:val="24"/>
        </w:rPr>
        <w:t>202</w:t>
      </w:r>
      <w:r w:rsidR="001E71B7">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211D6" w:rsidR="001E41F3" w:rsidRPr="00410371" w:rsidRDefault="00A35E8F" w:rsidP="008F117D">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8F117D">
              <w:rPr>
                <w:rFonts w:hint="eastAsia"/>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F8A8C" w:rsidR="001E41F3" w:rsidRPr="00410371" w:rsidRDefault="00BC391D" w:rsidP="00A83DCB">
            <w:pPr>
              <w:pStyle w:val="CRCoverPage"/>
              <w:spacing w:after="0"/>
              <w:jc w:val="center"/>
              <w:rPr>
                <w:noProof/>
                <w:lang w:eastAsia="zh-CN"/>
              </w:rPr>
            </w:pPr>
            <w:r>
              <w:rPr>
                <w:rFonts w:hint="eastAsia"/>
                <w:b/>
                <w:noProof/>
                <w:sz w:val="28"/>
                <w:lang w:eastAsia="zh-CN"/>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448F9" w:rsidR="001E41F3" w:rsidRPr="00410371" w:rsidRDefault="00EF110A"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2460" w:rsidR="001E41F3" w:rsidRPr="00410371" w:rsidRDefault="00A35E8F" w:rsidP="008F117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8F117D">
              <w:rPr>
                <w:rFonts w:hint="eastAsia"/>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BC6A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A3A7B" w:rsidR="001E41F3" w:rsidRPr="00B91C88" w:rsidRDefault="00B91C88" w:rsidP="000B4072">
            <w:pPr>
              <w:pStyle w:val="CRCoverPage"/>
              <w:spacing w:after="0"/>
              <w:ind w:left="100"/>
              <w:rPr>
                <w:b/>
                <w:noProof/>
                <w:lang w:eastAsia="zh-CN"/>
              </w:rPr>
            </w:pPr>
            <w:r w:rsidRPr="00B91C88">
              <w:rPr>
                <w:rStyle w:val="af4"/>
                <w:rFonts w:ascii="Calibri" w:hAnsi="Calibri" w:cs="Calibri"/>
                <w:b w:val="0"/>
                <w:sz w:val="22"/>
                <w:szCs w:val="22"/>
              </w:rPr>
              <w:t>(BL CR to TS 38.423) Transfer of Positioning Context in XnAP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D964D" w:rsidR="001E41F3" w:rsidRDefault="00847A7B" w:rsidP="001E71B7">
            <w:pPr>
              <w:pStyle w:val="CRCoverPage"/>
              <w:spacing w:after="0"/>
              <w:ind w:left="100"/>
              <w:rPr>
                <w:noProof/>
                <w:lang w:eastAsia="zh-CN"/>
              </w:rPr>
            </w:pPr>
            <w:r>
              <w:rPr>
                <w:rFonts w:hint="eastAsia"/>
                <w:noProof/>
                <w:lang w:eastAsia="zh-CN"/>
              </w:rPr>
              <w:t>CAT</w:t>
            </w:r>
            <w:r w:rsidRPr="00AC3530">
              <w:rPr>
                <w:rFonts w:hint="eastAsia"/>
                <w:noProof/>
                <w:lang w:eastAsia="zh-CN"/>
              </w:rPr>
              <w:t>T</w:t>
            </w:r>
            <w:r w:rsidR="00546455" w:rsidRPr="00AC3530">
              <w:rPr>
                <w:rFonts w:hint="eastAsia"/>
                <w:noProof/>
                <w:lang w:eastAsia="zh-CN"/>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8F6E6" w:rsidR="001E41F3" w:rsidRPr="00405261" w:rsidRDefault="00405261" w:rsidP="00847A7B">
            <w:pPr>
              <w:pStyle w:val="CRCoverPage"/>
              <w:spacing w:after="0"/>
              <w:ind w:left="100"/>
              <w:rPr>
                <w:noProof/>
                <w:lang w:eastAsia="zh-CN"/>
              </w:rPr>
            </w:pPr>
            <w:bookmarkStart w:id="1" w:name="OLE_LINK24"/>
            <w:bookmarkStart w:id="2" w:name="OLE_LINK25"/>
            <w:r w:rsidRPr="00405261">
              <w:t>NR_pos_enh</w:t>
            </w:r>
            <w:bookmarkEnd w:id="1"/>
            <w:bookmarkEnd w:id="2"/>
            <w:r w:rsidRPr="004052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64217" w:rsidR="001E41F3" w:rsidRDefault="00CC0A7D" w:rsidP="00EF110A">
            <w:pPr>
              <w:pStyle w:val="CRCoverPage"/>
              <w:spacing w:after="0"/>
              <w:ind w:left="100"/>
              <w:rPr>
                <w:noProof/>
                <w:lang w:eastAsia="zh-CN"/>
              </w:rPr>
            </w:pPr>
            <w:r>
              <w:rPr>
                <w:noProof/>
              </w:rPr>
              <w:t>202</w:t>
            </w:r>
            <w:r w:rsidR="00AC3530">
              <w:rPr>
                <w:rFonts w:hint="eastAsia"/>
                <w:noProof/>
                <w:lang w:eastAsia="zh-CN"/>
              </w:rPr>
              <w:t>2</w:t>
            </w:r>
            <w:r>
              <w:rPr>
                <w:noProof/>
              </w:rPr>
              <w:t>-</w:t>
            </w:r>
            <w:r w:rsidR="00EF110A">
              <w:rPr>
                <w:rFonts w:hint="eastAsia"/>
                <w:noProof/>
                <w:lang w:eastAsia="zh-CN"/>
              </w:rPr>
              <w:t>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ABD46" w:rsidR="001E41F3" w:rsidRDefault="002271C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D74CD"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67FA4933" w14:textId="3025B8B0" w:rsidR="003E00DF" w:rsidRPr="008C195F" w:rsidRDefault="003E00DF" w:rsidP="003E00DF">
            <w:pPr>
              <w:pStyle w:val="CRCoverPage"/>
              <w:spacing w:after="0"/>
              <w:rPr>
                <w:sz w:val="22"/>
              </w:rPr>
            </w:pPr>
            <w:r w:rsidRPr="008C195F">
              <w:rPr>
                <w:sz w:val="22"/>
              </w:rPr>
              <w:t xml:space="preserve">Introduce the agreed NRPPa functions </w:t>
            </w:r>
            <w:r w:rsidRPr="008C195F">
              <w:rPr>
                <w:rFonts w:hint="eastAsia"/>
                <w:sz w:val="22"/>
                <w:lang w:eastAsia="zh-CN"/>
              </w:rPr>
              <w:t xml:space="preserve">agreed for XnAP </w:t>
            </w:r>
            <w:r w:rsidRPr="008C195F">
              <w:rPr>
                <w:sz w:val="22"/>
              </w:rPr>
              <w:t>to support Rel-17 NR enhancements for Positioning.</w:t>
            </w:r>
          </w:p>
          <w:p w14:paraId="322B0EEE" w14:textId="77777777" w:rsidR="003E00DF" w:rsidRPr="008C195F" w:rsidRDefault="003E00DF" w:rsidP="003E00DF">
            <w:pPr>
              <w:pStyle w:val="CRCoverPage"/>
              <w:spacing w:after="0"/>
              <w:rPr>
                <w:b/>
                <w:bCs/>
                <w:noProof/>
                <w:sz w:val="22"/>
                <w:lang w:eastAsia="zh-CN"/>
              </w:rPr>
            </w:pPr>
          </w:p>
          <w:p w14:paraId="6C29D795" w14:textId="4D5D9FDD" w:rsidR="003E00DF" w:rsidRPr="008C195F" w:rsidRDefault="003E00DF" w:rsidP="003E00DF">
            <w:pPr>
              <w:pStyle w:val="CRCoverPage"/>
              <w:spacing w:after="0"/>
              <w:rPr>
                <w:b/>
                <w:bCs/>
                <w:noProof/>
                <w:sz w:val="22"/>
                <w:lang w:eastAsia="zh-CN"/>
              </w:rPr>
            </w:pPr>
            <w:r w:rsidRPr="008C195F">
              <w:rPr>
                <w:b/>
                <w:bCs/>
                <w:noProof/>
                <w:sz w:val="22"/>
                <w:lang w:eastAsia="zh-CN"/>
              </w:rPr>
              <w:t>RAN3#11</w:t>
            </w:r>
            <w:r w:rsidRPr="008C195F">
              <w:rPr>
                <w:rFonts w:hint="eastAsia"/>
                <w:b/>
                <w:bCs/>
                <w:noProof/>
                <w:sz w:val="22"/>
                <w:lang w:eastAsia="zh-CN"/>
              </w:rPr>
              <w:t>4bis</w:t>
            </w:r>
            <w:r w:rsidRPr="008C195F">
              <w:rPr>
                <w:b/>
                <w:bCs/>
                <w:noProof/>
                <w:sz w:val="22"/>
                <w:lang w:eastAsia="zh-CN"/>
              </w:rPr>
              <w:t>-e meeting:</w:t>
            </w:r>
          </w:p>
          <w:p w14:paraId="0F9499E2" w14:textId="554AA31A" w:rsidR="003E00DF" w:rsidRPr="008C195F" w:rsidRDefault="007902B9" w:rsidP="003E00DF">
            <w:pPr>
              <w:pStyle w:val="CRCoverPage"/>
              <w:numPr>
                <w:ilvl w:val="0"/>
                <w:numId w:val="20"/>
              </w:numPr>
              <w:spacing w:after="0"/>
              <w:rPr>
                <w:noProof/>
                <w:sz w:val="22"/>
                <w:lang w:eastAsia="zh-CN"/>
              </w:rPr>
            </w:pPr>
            <w:bookmarkStart w:id="3" w:name="OLE_LINK13"/>
            <w:bookmarkStart w:id="4" w:name="OLE_LINK14"/>
            <w:r>
              <w:rPr>
                <w:rFonts w:eastAsia="宋体"/>
                <w:sz w:val="22"/>
                <w:lang w:eastAsia="zh-CN"/>
              </w:rPr>
              <w:t>C</w:t>
            </w:r>
            <w:r>
              <w:rPr>
                <w:rFonts w:eastAsia="宋体" w:hint="eastAsia"/>
                <w:sz w:val="22"/>
                <w:lang w:eastAsia="zh-CN"/>
              </w:rPr>
              <w:t xml:space="preserve">apture the agreed TP </w:t>
            </w:r>
            <w:r w:rsidR="003E00DF" w:rsidRPr="008C195F">
              <w:rPr>
                <w:rFonts w:eastAsia="宋体"/>
                <w:sz w:val="22"/>
                <w:lang w:eastAsia="zh-CN"/>
              </w:rPr>
              <w:t>R3-</w:t>
            </w:r>
            <w:bookmarkEnd w:id="3"/>
            <w:bookmarkEnd w:id="4"/>
            <w:r w:rsidR="005B690E" w:rsidRPr="008C195F">
              <w:rPr>
                <w:rFonts w:eastAsia="宋体" w:hint="eastAsia"/>
                <w:sz w:val="22"/>
                <w:lang w:eastAsia="zh-CN"/>
              </w:rPr>
              <w:t>221380</w:t>
            </w:r>
            <w:r w:rsidR="003E00DF" w:rsidRPr="008C195F">
              <w:rPr>
                <w:rFonts w:eastAsia="宋体"/>
                <w:sz w:val="22"/>
                <w:lang w:eastAsia="zh-CN"/>
              </w:rPr>
              <w:t xml:space="preserve"> </w:t>
            </w:r>
            <w:r w:rsidR="003F49CD" w:rsidRPr="008C195F">
              <w:rPr>
                <w:rFonts w:eastAsia="宋体"/>
                <w:sz w:val="22"/>
                <w:lang w:eastAsia="zh-CN"/>
              </w:rPr>
              <w:t>on RRC inactive positioning</w:t>
            </w:r>
            <w:r w:rsidR="00611EC8">
              <w:rPr>
                <w:rFonts w:eastAsia="宋体" w:hint="eastAsia"/>
                <w:sz w:val="22"/>
                <w:lang w:eastAsia="zh-CN"/>
              </w:rPr>
              <w:t>.</w:t>
            </w:r>
          </w:p>
          <w:p w14:paraId="2728EC34" w14:textId="77777777" w:rsidR="003E00DF" w:rsidRPr="008C195F" w:rsidRDefault="003E00DF" w:rsidP="002C5A03">
            <w:pPr>
              <w:pStyle w:val="CRCoverPage"/>
              <w:spacing w:after="0"/>
              <w:rPr>
                <w:sz w:val="22"/>
                <w:lang w:eastAsia="zh-CN"/>
              </w:rPr>
            </w:pPr>
          </w:p>
          <w:p w14:paraId="226FA10F" w14:textId="60D7F854" w:rsidR="00611EC8" w:rsidRPr="008C195F" w:rsidRDefault="00611EC8" w:rsidP="00611EC8">
            <w:pPr>
              <w:pStyle w:val="CRCoverPage"/>
              <w:spacing w:after="0"/>
              <w:rPr>
                <w:b/>
                <w:bCs/>
                <w:noProof/>
                <w:sz w:val="22"/>
                <w:lang w:eastAsia="zh-CN"/>
              </w:rPr>
            </w:pPr>
            <w:r w:rsidRPr="008C195F">
              <w:rPr>
                <w:b/>
                <w:bCs/>
                <w:noProof/>
                <w:sz w:val="22"/>
                <w:lang w:eastAsia="zh-CN"/>
              </w:rPr>
              <w:t>RAN3#11</w:t>
            </w:r>
            <w:r>
              <w:rPr>
                <w:rFonts w:hint="eastAsia"/>
                <w:b/>
                <w:bCs/>
                <w:noProof/>
                <w:sz w:val="22"/>
                <w:lang w:eastAsia="zh-CN"/>
              </w:rPr>
              <w:t>5</w:t>
            </w:r>
            <w:r w:rsidRPr="008C195F">
              <w:rPr>
                <w:b/>
                <w:bCs/>
                <w:noProof/>
                <w:sz w:val="22"/>
                <w:lang w:eastAsia="zh-CN"/>
              </w:rPr>
              <w:t>-e meeting:</w:t>
            </w:r>
          </w:p>
          <w:p w14:paraId="708AA7DE" w14:textId="45D346A9" w:rsidR="003356D0" w:rsidRPr="003356D0" w:rsidRDefault="00611EC8" w:rsidP="000604F6">
            <w:pPr>
              <w:pStyle w:val="CRCoverPage"/>
              <w:numPr>
                <w:ilvl w:val="0"/>
                <w:numId w:val="20"/>
              </w:numPr>
              <w:spacing w:after="0"/>
              <w:rPr>
                <w:noProof/>
                <w:lang w:eastAsia="zh-CN"/>
              </w:rPr>
            </w:pPr>
            <w:r>
              <w:rPr>
                <w:rFonts w:eastAsia="宋体"/>
                <w:sz w:val="22"/>
                <w:lang w:eastAsia="zh-CN"/>
              </w:rPr>
              <w:t>C</w:t>
            </w:r>
            <w:r>
              <w:rPr>
                <w:rFonts w:eastAsia="宋体" w:hint="eastAsia"/>
                <w:sz w:val="22"/>
                <w:lang w:eastAsia="zh-CN"/>
              </w:rPr>
              <w:t xml:space="preserve">apture the agreed TP </w:t>
            </w:r>
            <w:r w:rsidRPr="008C195F">
              <w:rPr>
                <w:rFonts w:eastAsia="宋体"/>
                <w:sz w:val="22"/>
                <w:lang w:eastAsia="zh-CN"/>
              </w:rPr>
              <w:t>R3-</w:t>
            </w:r>
            <w:r w:rsidRPr="008C195F">
              <w:rPr>
                <w:rFonts w:eastAsia="宋体" w:hint="eastAsia"/>
                <w:sz w:val="22"/>
                <w:lang w:eastAsia="zh-CN"/>
              </w:rPr>
              <w:t>22</w:t>
            </w:r>
            <w:r>
              <w:rPr>
                <w:rFonts w:eastAsia="宋体" w:hint="eastAsia"/>
                <w:sz w:val="22"/>
                <w:lang w:eastAsia="zh-CN"/>
              </w:rPr>
              <w:t>267</w:t>
            </w:r>
            <w:r w:rsidRPr="008C195F">
              <w:rPr>
                <w:rFonts w:eastAsia="宋体" w:hint="eastAsia"/>
                <w:sz w:val="22"/>
                <w:lang w:eastAsia="zh-CN"/>
              </w:rPr>
              <w:t>0</w:t>
            </w:r>
            <w:r w:rsidRPr="008C195F">
              <w:rPr>
                <w:rFonts w:eastAsia="宋体"/>
                <w:sz w:val="22"/>
                <w:lang w:eastAsia="zh-CN"/>
              </w:rPr>
              <w:t xml:space="preserve"> on RRC inactive positioning</w:t>
            </w:r>
            <w:r>
              <w:rPr>
                <w:rFonts w:eastAsia="宋体" w:hint="eastAsia"/>
                <w:sz w:val="22"/>
                <w:lang w:eastAsia="zh-CN"/>
              </w:rPr>
              <w:t>.</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5F739" w14:textId="53D98D37" w:rsidR="004A684B" w:rsidRPr="008C195F" w:rsidRDefault="0055008A" w:rsidP="0055008A">
            <w:pPr>
              <w:pStyle w:val="CRCoverPage"/>
              <w:numPr>
                <w:ilvl w:val="0"/>
                <w:numId w:val="21"/>
              </w:numPr>
              <w:spacing w:after="0"/>
              <w:rPr>
                <w:sz w:val="22"/>
                <w:szCs w:val="22"/>
                <w:lang w:eastAsia="zh-CN"/>
              </w:rPr>
            </w:pPr>
            <w:r w:rsidRPr="008C195F">
              <w:rPr>
                <w:rFonts w:hint="eastAsia"/>
                <w:sz w:val="22"/>
                <w:szCs w:val="22"/>
                <w:lang w:eastAsia="zh-CN"/>
              </w:rPr>
              <w:t>Positioning Context transfer</w:t>
            </w:r>
          </w:p>
          <w:p w14:paraId="5C0B62A7" w14:textId="1CD97DD8" w:rsidR="0055008A" w:rsidRPr="008C195F" w:rsidRDefault="008C195F" w:rsidP="0055008A">
            <w:pPr>
              <w:pStyle w:val="CRCoverPage"/>
              <w:spacing w:after="0"/>
              <w:ind w:left="360"/>
              <w:rPr>
                <w:sz w:val="22"/>
                <w:szCs w:val="22"/>
                <w:lang w:eastAsia="zh-CN"/>
              </w:rPr>
            </w:pPr>
            <w:r w:rsidRPr="008C195F">
              <w:rPr>
                <w:rFonts w:hint="eastAsia"/>
                <w:sz w:val="22"/>
                <w:szCs w:val="22"/>
                <w:lang w:eastAsia="zh-CN"/>
              </w:rPr>
              <w:t xml:space="preserve">Introduce </w:t>
            </w:r>
            <w:r w:rsidRPr="008C195F">
              <w:rPr>
                <w:rFonts w:eastAsia="宋体" w:hint="eastAsia"/>
                <w:bCs/>
                <w:i/>
                <w:sz w:val="22"/>
                <w:szCs w:val="22"/>
                <w:lang w:eastAsia="zh-CN"/>
              </w:rPr>
              <w:t>P</w:t>
            </w:r>
            <w:r w:rsidRPr="008C195F">
              <w:rPr>
                <w:rFonts w:eastAsia="宋体"/>
                <w:bCs/>
                <w:i/>
                <w:sz w:val="22"/>
                <w:szCs w:val="22"/>
                <w:lang w:eastAsia="zh-CN"/>
              </w:rPr>
              <w:t>ositioning Information</w:t>
            </w:r>
            <w:r w:rsidRPr="008C195F">
              <w:rPr>
                <w:rFonts w:eastAsia="宋体" w:hint="eastAsia"/>
                <w:bCs/>
                <w:sz w:val="22"/>
                <w:szCs w:val="22"/>
                <w:lang w:eastAsia="zh-CN"/>
              </w:rPr>
              <w:t xml:space="preserve"> IE in </w:t>
            </w:r>
            <w:r w:rsidRPr="008C195F">
              <w:rPr>
                <w:rFonts w:eastAsia="宋体"/>
                <w:bCs/>
                <w:sz w:val="22"/>
                <w:szCs w:val="22"/>
                <w:lang w:eastAsia="zh-CN"/>
              </w:rPr>
              <w:t>RETRIEVE UE CONTEXT RESPONSE</w:t>
            </w:r>
            <w:r w:rsidRPr="008C195F">
              <w:rPr>
                <w:rFonts w:eastAsia="宋体" w:hint="eastAsia"/>
                <w:bCs/>
                <w:sz w:val="22"/>
                <w:szCs w:val="22"/>
                <w:lang w:eastAsia="zh-CN"/>
              </w:rPr>
              <w:t xml:space="preserve"> message</w:t>
            </w:r>
          </w:p>
          <w:p w14:paraId="31C656EC" w14:textId="6701DA31" w:rsidR="001125AB" w:rsidRPr="00982327" w:rsidRDefault="006F1001" w:rsidP="00C43C9E">
            <w:pPr>
              <w:pStyle w:val="CRCoverPage"/>
              <w:spacing w:after="0"/>
              <w:rPr>
                <w:noProof/>
              </w:rPr>
            </w:pPr>
            <w:r w:rsidRPr="008C195F">
              <w:rPr>
                <w:rFonts w:hint="eastAsia"/>
                <w:sz w:val="22"/>
                <w:szCs w:val="22"/>
                <w:lang w:eastAsia="zh-CN"/>
              </w:rPr>
              <w:t xml:space="preserve"> </w:t>
            </w:r>
            <w:r w:rsidR="001125AB" w:rsidRPr="008C195F">
              <w:rPr>
                <w:sz w:val="22"/>
                <w:szCs w:val="22"/>
                <w:lang w:eastAsia="zh-CN"/>
              </w:rPr>
              <w:t xml:space="preserve"> </w:t>
            </w: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A8A6E" w:rsidR="001125AB" w:rsidRPr="003356D0" w:rsidRDefault="005963F7" w:rsidP="005963F7">
            <w:pPr>
              <w:pStyle w:val="CRCoverPage"/>
              <w:spacing w:after="0"/>
              <w:ind w:left="100"/>
              <w:rPr>
                <w:noProof/>
                <w:lang w:eastAsia="zh-CN"/>
              </w:rPr>
            </w:pPr>
            <w:r w:rsidRPr="00A05F82">
              <w:t xml:space="preserve">No support of </w:t>
            </w:r>
            <w:r>
              <w:t>Rel-17 Positioning enhancements</w:t>
            </w:r>
            <w:r w:rsidRPr="00A05F82">
              <w:t xml:space="preserve"> in </w:t>
            </w:r>
            <w:r>
              <w:rPr>
                <w:rFonts w:hint="eastAsia"/>
                <w:lang w:eastAsia="zh-CN"/>
              </w:rPr>
              <w:t>XnAP</w:t>
            </w:r>
            <w:r w:rsidRPr="00A05F82">
              <w:t>.</w:t>
            </w: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D48FC" w:rsidR="001125AB" w:rsidRDefault="002271C7" w:rsidP="00C43C9E">
            <w:pPr>
              <w:pStyle w:val="CRCoverPage"/>
              <w:spacing w:after="0"/>
              <w:ind w:left="100"/>
              <w:rPr>
                <w:noProof/>
                <w:lang w:eastAsia="zh-CN"/>
              </w:rPr>
            </w:pPr>
            <w:r>
              <w:rPr>
                <w:rFonts w:hint="eastAsia"/>
                <w:noProof/>
                <w:lang w:eastAsia="zh-CN"/>
              </w:rPr>
              <w:t xml:space="preserve">2, </w:t>
            </w:r>
            <w:r w:rsidR="00175C4E">
              <w:rPr>
                <w:rFonts w:hint="eastAsia"/>
                <w:noProof/>
                <w:lang w:eastAsia="zh-CN"/>
              </w:rPr>
              <w:t xml:space="preserve">8.2.4, </w:t>
            </w:r>
            <w:r w:rsidR="00EE078C">
              <w:rPr>
                <w:rFonts w:hint="eastAsia"/>
                <w:noProof/>
                <w:lang w:eastAsia="zh-CN"/>
              </w:rPr>
              <w:t>9.</w:t>
            </w:r>
            <w:r w:rsidR="00C43C9E">
              <w:rPr>
                <w:rFonts w:hint="eastAsia"/>
                <w:noProof/>
                <w:lang w:eastAsia="zh-CN"/>
              </w:rPr>
              <w:t>2.1.13</w:t>
            </w:r>
            <w:r w:rsidR="00946044">
              <w:rPr>
                <w:rFonts w:hint="eastAsia"/>
                <w:noProof/>
                <w:lang w:eastAsia="zh-CN"/>
              </w:rPr>
              <w:t xml:space="preserve">, </w:t>
            </w:r>
            <w:r w:rsidR="00C54129">
              <w:rPr>
                <w:rFonts w:hint="eastAsia"/>
                <w:noProof/>
                <w:lang w:eastAsia="zh-CN"/>
              </w:rPr>
              <w:t>9.2.3.</w:t>
            </w:r>
            <w:r w:rsidR="00EE078C">
              <w:rPr>
                <w:rFonts w:hint="eastAsia"/>
                <w:noProof/>
                <w:lang w:eastAsia="zh-CN"/>
              </w:rPr>
              <w:t>x</w:t>
            </w:r>
            <w:r w:rsidR="00C54129">
              <w:rPr>
                <w:rFonts w:hint="eastAsia"/>
                <w:noProof/>
                <w:lang w:eastAsia="zh-CN"/>
              </w:rPr>
              <w:t xml:space="preserve"> (new), </w:t>
            </w:r>
            <w:r w:rsidR="002C7D32">
              <w:rPr>
                <w:rFonts w:hint="eastAsia"/>
                <w:noProof/>
                <w:lang w:eastAsia="zh-CN"/>
              </w:rPr>
              <w:t>9.3.5, 9.3.7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44A59" w:rsidR="001125AB" w:rsidRPr="00AC3530" w:rsidRDefault="006467A4" w:rsidP="001125AB">
            <w:pPr>
              <w:pStyle w:val="CRCoverPage"/>
              <w:spacing w:after="0"/>
              <w:jc w:val="center"/>
              <w:rPr>
                <w:b/>
                <w:caps/>
                <w:noProof/>
                <w:lang w:eastAsia="zh-CN"/>
              </w:rPr>
            </w:pPr>
            <w:r w:rsidRPr="00AC35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540CF" w:rsidR="001125AB" w:rsidRPr="00AC3530" w:rsidRDefault="001125AB" w:rsidP="001125AB">
            <w:pPr>
              <w:pStyle w:val="CRCoverPage"/>
              <w:spacing w:after="0"/>
              <w:jc w:val="center"/>
              <w:rPr>
                <w:b/>
                <w:caps/>
                <w:noProof/>
                <w:lang w:eastAsia="zh-CN"/>
              </w:rPr>
            </w:pPr>
          </w:p>
        </w:tc>
        <w:tc>
          <w:tcPr>
            <w:tcW w:w="2977" w:type="dxa"/>
            <w:gridSpan w:val="4"/>
          </w:tcPr>
          <w:p w14:paraId="7DB274D8" w14:textId="77777777" w:rsidR="001125AB" w:rsidRPr="00AC3530" w:rsidRDefault="001125AB" w:rsidP="001125AB">
            <w:pPr>
              <w:pStyle w:val="CRCoverPage"/>
              <w:tabs>
                <w:tab w:val="right" w:pos="2893"/>
              </w:tabs>
              <w:spacing w:after="0"/>
              <w:rPr>
                <w:noProof/>
              </w:rPr>
            </w:pPr>
            <w:r w:rsidRPr="00AC3530">
              <w:rPr>
                <w:noProof/>
              </w:rPr>
              <w:t xml:space="preserve"> Other core specifications</w:t>
            </w:r>
            <w:r w:rsidRPr="00AC3530">
              <w:rPr>
                <w:noProof/>
              </w:rPr>
              <w:tab/>
            </w:r>
          </w:p>
        </w:tc>
        <w:tc>
          <w:tcPr>
            <w:tcW w:w="3401" w:type="dxa"/>
            <w:gridSpan w:val="3"/>
            <w:tcBorders>
              <w:right w:val="single" w:sz="4" w:space="0" w:color="auto"/>
            </w:tcBorders>
            <w:shd w:val="pct30" w:color="FFFF00" w:fill="auto"/>
          </w:tcPr>
          <w:p w14:paraId="5228FD34" w14:textId="0A73D1BD" w:rsidR="001125AB" w:rsidRPr="00AC3530" w:rsidRDefault="006F1001" w:rsidP="006467A4">
            <w:pPr>
              <w:pStyle w:val="CRCoverPage"/>
              <w:spacing w:after="0"/>
              <w:ind w:left="99"/>
              <w:rPr>
                <w:noProof/>
                <w:lang w:eastAsia="zh-CN"/>
              </w:rPr>
            </w:pPr>
            <w:r w:rsidRPr="00AC3530">
              <w:rPr>
                <w:noProof/>
              </w:rPr>
              <w:t>TS</w:t>
            </w:r>
            <w:r w:rsidR="006467A4" w:rsidRPr="00AC3530">
              <w:rPr>
                <w:rFonts w:hint="eastAsia"/>
                <w:noProof/>
                <w:lang w:eastAsia="zh-CN"/>
              </w:rPr>
              <w:t xml:space="preserve"> 38.455</w:t>
            </w:r>
            <w:r w:rsidRPr="00AC3530">
              <w:rPr>
                <w:noProof/>
              </w:rPr>
              <w:t xml:space="preserve"> CR </w:t>
            </w:r>
            <w:r w:rsidR="00755133" w:rsidRPr="00AC3530">
              <w:rPr>
                <w:rFonts w:hint="eastAsia"/>
                <w:noProof/>
                <w:lang w:eastAsia="zh-CN"/>
              </w:rPr>
              <w:t>0037</w:t>
            </w:r>
          </w:p>
          <w:p w14:paraId="42398B96" w14:textId="2BE9F885" w:rsidR="006467A4" w:rsidRPr="00AC3530" w:rsidRDefault="006467A4" w:rsidP="006467A4">
            <w:pPr>
              <w:pStyle w:val="CRCoverPage"/>
              <w:spacing w:after="0"/>
              <w:ind w:left="99"/>
              <w:rPr>
                <w:noProof/>
                <w:lang w:eastAsia="zh-CN"/>
              </w:rPr>
            </w:pPr>
            <w:r w:rsidRPr="00AC3530">
              <w:rPr>
                <w:rFonts w:hint="eastAsia"/>
                <w:noProof/>
                <w:lang w:eastAsia="zh-CN"/>
              </w:rPr>
              <w:t xml:space="preserve">TS 38.473 CR </w:t>
            </w:r>
            <w:r w:rsidR="00755133" w:rsidRPr="00AC3530">
              <w:rPr>
                <w:rFonts w:hint="eastAsia"/>
                <w:noProof/>
                <w:lang w:eastAsia="zh-CN"/>
              </w:rPr>
              <w:t>0803</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2FBDA" w14:textId="220BD240" w:rsidR="00592424" w:rsidRDefault="003C17E3" w:rsidP="00B849C8">
            <w:pPr>
              <w:pStyle w:val="CRCoverPage"/>
              <w:spacing w:after="0"/>
              <w:ind w:left="100"/>
              <w:rPr>
                <w:noProof/>
                <w:lang w:eastAsia="zh-CN"/>
              </w:rPr>
            </w:pPr>
            <w:r>
              <w:rPr>
                <w:rFonts w:hint="eastAsia"/>
                <w:noProof/>
                <w:lang w:eastAsia="zh-CN"/>
              </w:rPr>
              <w:t xml:space="preserve">Rev </w:t>
            </w:r>
            <w:r w:rsidR="00592424">
              <w:rPr>
                <w:rFonts w:hint="eastAsia"/>
                <w:noProof/>
                <w:lang w:eastAsia="zh-CN"/>
              </w:rPr>
              <w:t xml:space="preserve">-.  </w:t>
            </w:r>
            <w:bookmarkStart w:id="5" w:name="_GoBack"/>
            <w:bookmarkEnd w:id="5"/>
            <w:r>
              <w:rPr>
                <w:rFonts w:hint="eastAsia"/>
                <w:noProof/>
                <w:lang w:eastAsia="zh-CN"/>
              </w:rPr>
              <w:t>M</w:t>
            </w:r>
            <w:r w:rsidR="00592424">
              <w:rPr>
                <w:rFonts w:hint="eastAsia"/>
                <w:noProof/>
                <w:lang w:eastAsia="zh-CN"/>
              </w:rPr>
              <w:t xml:space="preserve">erge the agreed TP </w:t>
            </w:r>
            <w:r w:rsidR="00592424" w:rsidRPr="00592424">
              <w:rPr>
                <w:noProof/>
                <w:lang w:eastAsia="zh-CN"/>
              </w:rPr>
              <w:t>R3-</w:t>
            </w:r>
            <w:r w:rsidR="00592424" w:rsidRPr="00592424">
              <w:rPr>
                <w:rFonts w:hint="eastAsia"/>
                <w:noProof/>
                <w:lang w:eastAsia="zh-CN"/>
              </w:rPr>
              <w:t>221380</w:t>
            </w:r>
            <w:r w:rsidR="00592424">
              <w:rPr>
                <w:rFonts w:hint="eastAsia"/>
                <w:noProof/>
                <w:lang w:eastAsia="zh-CN"/>
              </w:rPr>
              <w:t>.</w:t>
            </w:r>
          </w:p>
          <w:p w14:paraId="2C44CBB4" w14:textId="7E831ED9" w:rsidR="00BD0052" w:rsidRDefault="003C17E3" w:rsidP="00B849C8">
            <w:pPr>
              <w:pStyle w:val="CRCoverPage"/>
              <w:spacing w:after="0"/>
              <w:ind w:left="100"/>
              <w:rPr>
                <w:noProof/>
                <w:lang w:eastAsia="zh-CN"/>
              </w:rPr>
            </w:pPr>
            <w:r>
              <w:rPr>
                <w:rFonts w:hint="eastAsia"/>
                <w:noProof/>
                <w:lang w:eastAsia="zh-CN"/>
              </w:rPr>
              <w:t xml:space="preserve">Rev </w:t>
            </w:r>
            <w:r w:rsidR="00344764">
              <w:rPr>
                <w:rFonts w:hint="eastAsia"/>
                <w:noProof/>
                <w:lang w:eastAsia="zh-CN"/>
              </w:rPr>
              <w:t>1. Re-submit for RAN3#115e meeting</w:t>
            </w:r>
            <w:r w:rsidR="0072359C">
              <w:rPr>
                <w:rFonts w:hint="eastAsia"/>
                <w:noProof/>
                <w:lang w:eastAsia="zh-CN"/>
              </w:rPr>
              <w:t>.</w:t>
            </w:r>
          </w:p>
          <w:p w14:paraId="1B4DCD43" w14:textId="63B77EDF" w:rsidR="00BD0052" w:rsidRDefault="003C17E3" w:rsidP="00AC3530">
            <w:pPr>
              <w:pStyle w:val="CRCoverPage"/>
              <w:spacing w:after="0"/>
              <w:ind w:left="100"/>
              <w:rPr>
                <w:noProof/>
                <w:lang w:eastAsia="zh-CN"/>
              </w:rPr>
            </w:pPr>
            <w:r>
              <w:rPr>
                <w:rFonts w:hint="eastAsia"/>
                <w:noProof/>
                <w:lang w:eastAsia="zh-CN"/>
              </w:rPr>
              <w:t xml:space="preserve">Rev </w:t>
            </w:r>
            <w:r w:rsidR="00C43C9E" w:rsidRPr="00AC3530">
              <w:rPr>
                <w:rFonts w:hint="eastAsia"/>
                <w:noProof/>
                <w:lang w:eastAsia="zh-CN"/>
              </w:rPr>
              <w:t xml:space="preserve">2. Fix typos in the coversheet, and move </w:t>
            </w:r>
            <w:r w:rsidR="00C43C9E" w:rsidRPr="00AC3530">
              <w:rPr>
                <w:rFonts w:hint="eastAsia"/>
                <w:i/>
                <w:noProof/>
                <w:lang w:eastAsia="zh-CN"/>
              </w:rPr>
              <w:t>Positioning Information</w:t>
            </w:r>
            <w:r w:rsidR="00C43C9E" w:rsidRPr="00AC3530">
              <w:rPr>
                <w:rFonts w:hint="eastAsia"/>
                <w:noProof/>
                <w:lang w:eastAsia="zh-CN"/>
              </w:rPr>
              <w:t xml:space="preserve"> IE</w:t>
            </w:r>
            <w:r>
              <w:rPr>
                <w:rFonts w:hint="eastAsia"/>
                <w:noProof/>
                <w:lang w:eastAsia="zh-CN"/>
              </w:rPr>
              <w:t xml:space="preserve"> into</w:t>
            </w:r>
            <w:r w:rsidR="00C43C9E" w:rsidRPr="00AC3530">
              <w:rPr>
                <w:rFonts w:hint="eastAsia"/>
                <w:noProof/>
                <w:lang w:eastAsia="zh-CN"/>
              </w:rPr>
              <w:t xml:space="preserve"> the </w:t>
            </w:r>
            <w:r w:rsidR="00C43C9E" w:rsidRPr="00AC3530">
              <w:rPr>
                <w:i/>
                <w:noProof/>
                <w:lang w:eastAsia="zh-CN"/>
              </w:rPr>
              <w:t>UE Context Information</w:t>
            </w:r>
            <w:r w:rsidR="00C43C9E" w:rsidRPr="00AC3530">
              <w:rPr>
                <w:rFonts w:hint="eastAsia"/>
                <w:i/>
                <w:noProof/>
                <w:lang w:eastAsia="zh-CN"/>
              </w:rPr>
              <w:t>–</w:t>
            </w:r>
            <w:r w:rsidR="00C43C9E" w:rsidRPr="00AC3530">
              <w:rPr>
                <w:i/>
                <w:noProof/>
                <w:lang w:eastAsia="zh-CN"/>
              </w:rPr>
              <w:t>Retrieve UE Context Response</w:t>
            </w:r>
            <w:r w:rsidR="00C43C9E" w:rsidRPr="00AC3530">
              <w:rPr>
                <w:rFonts w:hint="eastAsia"/>
                <w:noProof/>
                <w:lang w:eastAsia="zh-CN"/>
              </w:rPr>
              <w:t xml:space="preserve"> IE.</w:t>
            </w:r>
          </w:p>
          <w:p w14:paraId="6ACA4173" w14:textId="36B1C075" w:rsidR="00EF110A" w:rsidRDefault="003C17E3" w:rsidP="00AC3530">
            <w:pPr>
              <w:pStyle w:val="CRCoverPage"/>
              <w:spacing w:after="0"/>
              <w:ind w:left="100"/>
              <w:rPr>
                <w:noProof/>
                <w:lang w:eastAsia="zh-CN"/>
              </w:rPr>
            </w:pPr>
            <w:r>
              <w:rPr>
                <w:rFonts w:hint="eastAsia"/>
                <w:noProof/>
                <w:lang w:eastAsia="zh-CN"/>
              </w:rPr>
              <w:t xml:space="preserve">Rev </w:t>
            </w:r>
            <w:r w:rsidR="00EF110A">
              <w:rPr>
                <w:rFonts w:hint="eastAsia"/>
                <w:noProof/>
                <w:lang w:eastAsia="zh-CN"/>
              </w:rPr>
              <w:t xml:space="preserve">3. </w:t>
            </w:r>
            <w:r w:rsidR="00EF110A">
              <w:rPr>
                <w:noProof/>
                <w:lang w:eastAsia="zh-CN"/>
              </w:rPr>
              <w:t>M</w:t>
            </w:r>
            <w:r w:rsidR="00EF110A">
              <w:rPr>
                <w:rFonts w:hint="eastAsia"/>
                <w:noProof/>
                <w:lang w:eastAsia="zh-CN"/>
              </w:rPr>
              <w:t>erge the agreed TP R3-222670.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D00F94" w14:textId="77777777" w:rsidR="00B45D84" w:rsidRDefault="00B45D8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33E955" w14:textId="77CB7A4A" w:rsidR="009E6269" w:rsidRDefault="009E6269" w:rsidP="009E6269">
      <w:pPr>
        <w:pStyle w:val="FirstChange"/>
      </w:pPr>
      <w:r w:rsidRPr="004572E7">
        <w:rPr>
          <w:highlight w:val="yellow"/>
        </w:rPr>
        <w:t>&lt;&lt;&lt;&lt;&lt;&lt;&lt;&lt;&lt;&lt;&lt;&lt;&lt;&lt;&lt;&lt;&lt;&lt;&lt;&lt;</w:t>
      </w:r>
      <w:r>
        <w:rPr>
          <w:highlight w:val="yellow"/>
        </w:rPr>
        <w:t xml:space="preserve"> </w:t>
      </w:r>
      <w:r>
        <w:rPr>
          <w:rFonts w:hint="eastAsia"/>
          <w:highlight w:val="yellow"/>
          <w:lang w:eastAsia="zh-CN"/>
        </w:rPr>
        <w:t xml:space="preserve">Begin of </w:t>
      </w:r>
      <w:r w:rsidR="00082AA0">
        <w:rPr>
          <w:highlight w:val="yellow"/>
          <w:lang w:eastAsia="zh-CN"/>
        </w:rPr>
        <w:t xml:space="preserve">change </w:t>
      </w:r>
      <w:r w:rsidR="00082AA0" w:rsidRPr="004572E7">
        <w:rPr>
          <w:highlight w:val="yellow"/>
        </w:rPr>
        <w:t>&gt;</w:t>
      </w:r>
      <w:r w:rsidRPr="004572E7">
        <w:rPr>
          <w:highlight w:val="yellow"/>
        </w:rPr>
        <w:t>&gt;&gt;&gt;&gt;&gt;&gt;&gt;&gt;&gt;&gt;&gt;&gt;&gt;&gt;&gt;&gt;&gt;&gt;&gt;</w:t>
      </w:r>
    </w:p>
    <w:p w14:paraId="71603D33" w14:textId="77777777" w:rsidR="009E6269" w:rsidRPr="00AC10FC" w:rsidRDefault="009E6269" w:rsidP="009E62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6" w:name="_Toc20955032"/>
      <w:bookmarkStart w:id="7" w:name="_Toc29991219"/>
      <w:bookmarkStart w:id="8" w:name="_Toc36555619"/>
      <w:bookmarkStart w:id="9" w:name="_Toc44497282"/>
      <w:bookmarkStart w:id="10" w:name="_Toc45107670"/>
      <w:bookmarkStart w:id="11" w:name="_Toc45901290"/>
      <w:bookmarkStart w:id="12" w:name="_Toc51850369"/>
      <w:bookmarkStart w:id="13" w:name="_Toc56693372"/>
      <w:bookmarkStart w:id="14" w:name="_Toc64446915"/>
      <w:bookmarkStart w:id="15" w:name="_Toc66286409"/>
      <w:bookmarkStart w:id="16" w:name="_Toc74151104"/>
      <w:bookmarkStart w:id="17" w:name="_Toc88653576"/>
      <w:bookmarkStart w:id="18" w:name="_Hlk512610705"/>
      <w:r w:rsidRPr="00AC10FC">
        <w:rPr>
          <w:rFonts w:ascii="Arial" w:eastAsia="宋体" w:hAnsi="Arial"/>
          <w:sz w:val="36"/>
          <w:lang w:eastAsia="ko-KR"/>
        </w:rPr>
        <w:t>2</w:t>
      </w:r>
      <w:r w:rsidRPr="00AC10FC">
        <w:rPr>
          <w:rFonts w:ascii="Arial" w:eastAsia="宋体" w:hAnsi="Arial"/>
          <w:sz w:val="36"/>
          <w:lang w:eastAsia="ko-KR"/>
        </w:rPr>
        <w:tab/>
        <w:t>References</w:t>
      </w:r>
      <w:bookmarkEnd w:id="6"/>
      <w:bookmarkEnd w:id="7"/>
      <w:bookmarkEnd w:id="8"/>
      <w:bookmarkEnd w:id="9"/>
      <w:bookmarkEnd w:id="10"/>
      <w:bookmarkEnd w:id="11"/>
      <w:bookmarkEnd w:id="12"/>
      <w:bookmarkEnd w:id="13"/>
      <w:bookmarkEnd w:id="14"/>
      <w:bookmarkEnd w:id="15"/>
      <w:bookmarkEnd w:id="16"/>
      <w:bookmarkEnd w:id="17"/>
    </w:p>
    <w:p w14:paraId="1418D05B" w14:textId="77777777" w:rsidR="009E6269" w:rsidRPr="00AC10FC" w:rsidRDefault="009E6269" w:rsidP="009E6269">
      <w:pPr>
        <w:overflowPunct w:val="0"/>
        <w:autoSpaceDE w:val="0"/>
        <w:autoSpaceDN w:val="0"/>
        <w:adjustRightInd w:val="0"/>
        <w:textAlignment w:val="baseline"/>
        <w:rPr>
          <w:rFonts w:eastAsia="宋体"/>
          <w:lang w:eastAsia="ko-KR"/>
        </w:rPr>
      </w:pPr>
      <w:r w:rsidRPr="00AC10FC">
        <w:rPr>
          <w:rFonts w:eastAsia="宋体"/>
          <w:lang w:eastAsia="ko-KR"/>
        </w:rPr>
        <w:t>The following documents contain provisions which, through reference in this text, constitute provisions of the present document.</w:t>
      </w:r>
    </w:p>
    <w:p w14:paraId="16FDEC15" w14:textId="77777777" w:rsidR="009E6269" w:rsidRPr="00AC10FC" w:rsidRDefault="009E6269" w:rsidP="009E6269">
      <w:pPr>
        <w:numPr>
          <w:ilvl w:val="0"/>
          <w:numId w:val="11"/>
        </w:numPr>
        <w:overflowPunct w:val="0"/>
        <w:autoSpaceDE w:val="0"/>
        <w:autoSpaceDN w:val="0"/>
        <w:adjustRightInd w:val="0"/>
        <w:ind w:left="568" w:hanging="284"/>
        <w:textAlignment w:val="baseline"/>
        <w:rPr>
          <w:rFonts w:eastAsia="宋体"/>
          <w:lang w:eastAsia="ko-KR"/>
        </w:rPr>
      </w:pPr>
      <w:r w:rsidRPr="00AC10FC">
        <w:rPr>
          <w:rFonts w:eastAsia="宋体"/>
          <w:lang w:eastAsia="ko-KR"/>
        </w:rPr>
        <w:t>-</w:t>
      </w:r>
      <w:r w:rsidRPr="00AC10FC">
        <w:rPr>
          <w:rFonts w:eastAsia="宋体"/>
          <w:lang w:eastAsia="ko-KR"/>
        </w:rPr>
        <w:tab/>
        <w:t>References are either specific (identified by date of publication, edition number, version number, etc.) or non</w:t>
      </w:r>
      <w:r w:rsidRPr="00AC10FC">
        <w:rPr>
          <w:rFonts w:eastAsia="宋体"/>
          <w:lang w:eastAsia="ko-KR"/>
        </w:rPr>
        <w:noBreakHyphen/>
        <w:t>specific.</w:t>
      </w:r>
    </w:p>
    <w:p w14:paraId="26569DE0" w14:textId="77777777" w:rsidR="009E6269" w:rsidRPr="00AC10FC" w:rsidRDefault="009E6269" w:rsidP="009E6269">
      <w:pPr>
        <w:numPr>
          <w:ilvl w:val="0"/>
          <w:numId w:val="11"/>
        </w:numPr>
        <w:overflowPunct w:val="0"/>
        <w:autoSpaceDE w:val="0"/>
        <w:autoSpaceDN w:val="0"/>
        <w:adjustRightInd w:val="0"/>
        <w:ind w:left="568" w:hanging="284"/>
        <w:textAlignment w:val="baseline"/>
        <w:rPr>
          <w:rFonts w:eastAsia="宋体"/>
          <w:lang w:eastAsia="ko-KR"/>
        </w:rPr>
      </w:pPr>
      <w:r w:rsidRPr="00AC10FC">
        <w:rPr>
          <w:rFonts w:eastAsia="宋体"/>
          <w:lang w:eastAsia="ko-KR"/>
        </w:rPr>
        <w:t>-</w:t>
      </w:r>
      <w:r w:rsidRPr="00AC10FC">
        <w:rPr>
          <w:rFonts w:eastAsia="宋体"/>
          <w:lang w:eastAsia="ko-KR"/>
        </w:rPr>
        <w:tab/>
        <w:t>For a specific reference, subsequent revisions do not apply.</w:t>
      </w:r>
    </w:p>
    <w:p w14:paraId="63F34F59" w14:textId="77777777" w:rsidR="009E6269" w:rsidRPr="00AC10FC" w:rsidRDefault="009E6269" w:rsidP="009E6269">
      <w:pPr>
        <w:numPr>
          <w:ilvl w:val="0"/>
          <w:numId w:val="11"/>
        </w:numPr>
        <w:overflowPunct w:val="0"/>
        <w:autoSpaceDE w:val="0"/>
        <w:autoSpaceDN w:val="0"/>
        <w:adjustRightInd w:val="0"/>
        <w:ind w:left="568" w:hanging="284"/>
        <w:textAlignment w:val="baseline"/>
        <w:rPr>
          <w:rFonts w:eastAsia="宋体"/>
          <w:lang w:eastAsia="ko-KR"/>
        </w:rPr>
      </w:pPr>
      <w:r w:rsidRPr="00AC10FC">
        <w:rPr>
          <w:rFonts w:eastAsia="宋体"/>
          <w:lang w:eastAsia="ko-KR"/>
        </w:rPr>
        <w:t>-</w:t>
      </w:r>
      <w:r w:rsidRPr="00AC10FC">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AC10FC">
        <w:rPr>
          <w:rFonts w:eastAsia="宋体"/>
          <w:i/>
          <w:lang w:eastAsia="ko-KR"/>
        </w:rPr>
        <w:t xml:space="preserve"> in the same Release as the present document</w:t>
      </w:r>
      <w:r w:rsidRPr="00AC10FC">
        <w:rPr>
          <w:rFonts w:eastAsia="宋体"/>
          <w:lang w:eastAsia="ko-KR"/>
        </w:rPr>
        <w:t>.</w:t>
      </w:r>
    </w:p>
    <w:p w14:paraId="0837F349"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w:t>
      </w:r>
      <w:r w:rsidRPr="00AC10FC">
        <w:rPr>
          <w:rFonts w:eastAsia="宋体"/>
          <w:lang w:eastAsia="ko-KR"/>
        </w:rPr>
        <w:tab/>
        <w:t>3GPP TR 21.905: "Vocabulary for 3GPP Specifications".</w:t>
      </w:r>
    </w:p>
    <w:p w14:paraId="657CE4D9"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w:t>
      </w:r>
      <w:r w:rsidRPr="00AC10FC">
        <w:rPr>
          <w:rFonts w:eastAsia="宋体"/>
          <w:lang w:eastAsia="ko-KR"/>
        </w:rPr>
        <w:tab/>
        <w:t>3GPP TS 38.401: "NG-RAN; Architecture Description".</w:t>
      </w:r>
    </w:p>
    <w:p w14:paraId="036454EB"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w:t>
      </w:r>
      <w:r w:rsidRPr="00AC10FC">
        <w:rPr>
          <w:rFonts w:eastAsia="宋体"/>
          <w:lang w:eastAsia="ko-KR"/>
        </w:rPr>
        <w:tab/>
        <w:t>3GPP TS 38.420: "NG-RAN; Xn General Aspects and Principles".</w:t>
      </w:r>
    </w:p>
    <w:p w14:paraId="3B1A670E" w14:textId="77777777" w:rsidR="009E6269" w:rsidRPr="00AC10FC" w:rsidRDefault="009E6269" w:rsidP="009E6269">
      <w:pPr>
        <w:keepLines/>
        <w:overflowPunct w:val="0"/>
        <w:autoSpaceDE w:val="0"/>
        <w:autoSpaceDN w:val="0"/>
        <w:adjustRightInd w:val="0"/>
        <w:ind w:left="1702" w:hanging="1418"/>
        <w:textAlignment w:val="baseline"/>
        <w:rPr>
          <w:rFonts w:eastAsia="宋体"/>
          <w:lang w:val="sv-SE" w:eastAsia="ko-KR"/>
        </w:rPr>
      </w:pPr>
      <w:r w:rsidRPr="00AC10FC">
        <w:rPr>
          <w:rFonts w:eastAsia="宋体"/>
          <w:lang w:val="sv-SE" w:eastAsia="ko-KR"/>
        </w:rPr>
        <w:t>[4]</w:t>
      </w:r>
      <w:r w:rsidRPr="00AC10FC">
        <w:rPr>
          <w:rFonts w:eastAsia="宋体"/>
          <w:lang w:val="sv-SE" w:eastAsia="ko-KR"/>
        </w:rPr>
        <w:tab/>
        <w:t xml:space="preserve">3GPP TS 38.422: </w:t>
      </w:r>
      <w:r w:rsidRPr="00AC10FC">
        <w:rPr>
          <w:rFonts w:eastAsia="宋体"/>
          <w:lang w:eastAsia="ko-KR"/>
        </w:rPr>
        <w:t>"</w:t>
      </w:r>
      <w:r w:rsidRPr="00AC10FC">
        <w:rPr>
          <w:rFonts w:eastAsia="宋体"/>
          <w:lang w:val="sv-SE" w:eastAsia="ko-KR"/>
        </w:rPr>
        <w:t>NG-RAN; Xn Signalling Transport</w:t>
      </w:r>
      <w:r w:rsidRPr="00AC10FC">
        <w:rPr>
          <w:rFonts w:eastAsia="宋体"/>
          <w:lang w:eastAsia="ko-KR"/>
        </w:rPr>
        <w:t>"</w:t>
      </w:r>
      <w:r w:rsidRPr="00AC10FC">
        <w:rPr>
          <w:rFonts w:eastAsia="宋体"/>
          <w:lang w:val="sv-SE" w:eastAsia="ko-KR"/>
        </w:rPr>
        <w:t>.</w:t>
      </w:r>
    </w:p>
    <w:p w14:paraId="7EF059F3"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[5]</w:t>
      </w:r>
      <w:r w:rsidRPr="00AC10FC">
        <w:rPr>
          <w:rFonts w:eastAsia="宋体"/>
          <w:lang w:eastAsia="ko-KR"/>
        </w:rPr>
        <w:tab/>
        <w:t>3GPP TS 38.413: "NG-RAN; NG Application Protocol (NGAP) ".</w:t>
      </w:r>
    </w:p>
    <w:p w14:paraId="65B7C59F"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[6]</w:t>
      </w:r>
      <w:r w:rsidRPr="00AC10FC">
        <w:rPr>
          <w:rFonts w:eastAsia="宋体"/>
          <w:lang w:eastAsia="ko-KR"/>
        </w:rPr>
        <w:tab/>
        <w:t>3GPP TS 25.921: "Guidelines and principles for protocol description and error handling".</w:t>
      </w:r>
    </w:p>
    <w:p w14:paraId="562558D3"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[7]</w:t>
      </w:r>
      <w:r w:rsidRPr="00AC10FC">
        <w:rPr>
          <w:rFonts w:eastAsia="宋体"/>
          <w:lang w:eastAsia="ko-KR"/>
        </w:rPr>
        <w:tab/>
        <w:t>3GPP TS 23.501: "System Architecture for the 5G System".</w:t>
      </w:r>
    </w:p>
    <w:p w14:paraId="71CD7E5A"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[8]</w:t>
      </w:r>
      <w:r w:rsidRPr="00AC10FC">
        <w:rPr>
          <w:rFonts w:eastAsia="宋体"/>
          <w:lang w:eastAsia="ko-KR"/>
        </w:rPr>
        <w:tab/>
        <w:t>3GPP TS 37.340: "Evolved Universal Terrestrial Radio Access (E-UTRA) and NR; Multi-connectivity; Stage 2".</w:t>
      </w:r>
    </w:p>
    <w:p w14:paraId="73752B84"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[9]</w:t>
      </w:r>
      <w:r w:rsidRPr="00AC10FC">
        <w:rPr>
          <w:rFonts w:eastAsia="宋体"/>
          <w:lang w:eastAsia="ko-KR"/>
        </w:rPr>
        <w:tab/>
        <w:t>3GPP TS 38.300: "NR; NR and NG-RAN Overall Description; Stage 2".</w:t>
      </w:r>
    </w:p>
    <w:p w14:paraId="71136BA6"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[10]</w:t>
      </w:r>
      <w:r w:rsidRPr="00AC10FC">
        <w:rPr>
          <w:rFonts w:eastAsia="宋体"/>
          <w:lang w:eastAsia="ko-KR"/>
        </w:rPr>
        <w:tab/>
        <w:t>3GPP TS 38.331: "NR; Radio Resource Control (RRC) Protocol specification".</w:t>
      </w:r>
    </w:p>
    <w:p w14:paraId="1115B386"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[11]</w:t>
      </w:r>
      <w:r w:rsidRPr="00AC10FC">
        <w:rPr>
          <w:rFonts w:eastAsia="宋体"/>
          <w:lang w:eastAsia="ko-KR"/>
        </w:rPr>
        <w:tab/>
        <w:t>3GPP TS 38.323: "NR; Packet Data Convergence Protocol (PDCP) specification".</w:t>
      </w:r>
    </w:p>
    <w:p w14:paraId="0894C4AB"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[12]</w:t>
      </w:r>
      <w:r w:rsidRPr="00AC10FC">
        <w:rPr>
          <w:rFonts w:eastAsia="宋体"/>
          <w:lang w:eastAsia="ko-KR"/>
        </w:rPr>
        <w:tab/>
        <w:t>3GPP TS 36.300: "Evolved Universal Terrestrial Radio Access (E-UTRA) and Evolved Universal Terrestrial Radio Access Network (E-UTRAN); Overall description; Stage 2".</w:t>
      </w:r>
    </w:p>
    <w:p w14:paraId="4E49954F"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[13]</w:t>
      </w:r>
      <w:r w:rsidRPr="00AC10FC">
        <w:rPr>
          <w:rFonts w:eastAsia="宋体"/>
          <w:lang w:eastAsia="ko-KR"/>
        </w:rPr>
        <w:tab/>
        <w:t>3GPP TS 23.502: "Procedures for the 5G System; Stage 2".</w:t>
      </w:r>
    </w:p>
    <w:p w14:paraId="77F1D296"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[14]</w:t>
      </w:r>
      <w:r w:rsidRPr="00AC10FC">
        <w:rPr>
          <w:rFonts w:eastAsia="宋体"/>
          <w:lang w:eastAsia="ko-KR"/>
        </w:rPr>
        <w:tab/>
        <w:t>3GPP TS 36.331: "Evolved Universal Terrestrial Radio Access (E-UTRA); Radio Resource Control (RRC) protocol specification".</w:t>
      </w:r>
    </w:p>
    <w:p w14:paraId="1328AAFF"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[15]</w:t>
      </w:r>
      <w:r w:rsidRPr="00AC10FC">
        <w:rPr>
          <w:rFonts w:eastAsia="宋体"/>
          <w:lang w:eastAsia="ko-KR"/>
        </w:rPr>
        <w:tab/>
        <w:t>ITU-T Recommendation X.691 (2002-07): "Information technology - ASN.1 encoding rules - Specification of Packed Encoding Rules (PER) ".</w:t>
      </w:r>
    </w:p>
    <w:p w14:paraId="1A34BEB3"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[16]</w:t>
      </w:r>
      <w:r w:rsidRPr="00AC10FC">
        <w:rPr>
          <w:rFonts w:eastAsia="宋体"/>
          <w:lang w:eastAsia="ko-KR"/>
        </w:rPr>
        <w:tab/>
        <w:t>ITU-T Recommendation X.680 (2002-07): "Information technology – Abstract Syntax Notation One (ASN.1): Specification of basic notation".</w:t>
      </w:r>
    </w:p>
    <w:p w14:paraId="74848622"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[17]</w:t>
      </w:r>
      <w:r w:rsidRPr="00AC10FC">
        <w:rPr>
          <w:rFonts w:eastAsia="宋体"/>
          <w:lang w:eastAsia="ko-KR"/>
        </w:rPr>
        <w:tab/>
        <w:t>ITU-T Recommendation X.681 (2002-07): "Information technology – Abstract Syntax Notation One (ASN.1): Information object specification".</w:t>
      </w:r>
    </w:p>
    <w:p w14:paraId="1B1AAD88"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[18]</w:t>
      </w:r>
      <w:r w:rsidRPr="00AC10FC">
        <w:rPr>
          <w:rFonts w:eastAsia="宋体"/>
          <w:lang w:eastAsia="ko-KR"/>
        </w:rPr>
        <w:tab/>
        <w:t>3GPP TS 29.281: "General Packet Radio Service (GPRS); Tunnelling Protocol User Plane (GTPv1-U)".</w:t>
      </w:r>
    </w:p>
    <w:p w14:paraId="697FF286"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[19]</w:t>
      </w:r>
      <w:r w:rsidRPr="00AC10FC">
        <w:rPr>
          <w:rFonts w:eastAsia="宋体"/>
          <w:lang w:eastAsia="ko-KR"/>
        </w:rPr>
        <w:tab/>
        <w:t>3GPP TS 38.424: "NG-RAN; Xn data transport".</w:t>
      </w:r>
    </w:p>
    <w:p w14:paraId="6C8800C1"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[20]</w:t>
      </w:r>
      <w:r w:rsidRPr="00AC10FC">
        <w:rPr>
          <w:rFonts w:eastAsia="宋体"/>
          <w:lang w:eastAsia="ko-KR"/>
        </w:rPr>
        <w:tab/>
        <w:t>3GPP TS 38.414: "NG-RAN; NG data transport".</w:t>
      </w:r>
    </w:p>
    <w:p w14:paraId="3891D28B" w14:textId="77777777" w:rsidR="009E6269" w:rsidRPr="00AC10FC" w:rsidRDefault="009E6269" w:rsidP="009E6269">
      <w:pPr>
        <w:keepLines/>
        <w:overflowPunct w:val="0"/>
        <w:autoSpaceDE w:val="0"/>
        <w:autoSpaceDN w:val="0"/>
        <w:adjustRightInd w:val="0"/>
        <w:ind w:left="1702" w:hanging="1418"/>
        <w:textAlignment w:val="baseline"/>
        <w:rPr>
          <w:rFonts w:eastAsia="宋体"/>
          <w:lang w:val="sv-SE" w:eastAsia="ko-KR"/>
        </w:rPr>
      </w:pPr>
      <w:r w:rsidRPr="00AC10FC">
        <w:rPr>
          <w:rFonts w:eastAsia="宋体"/>
          <w:lang w:eastAsia="ko-KR"/>
        </w:rPr>
        <w:t>[21]</w:t>
      </w:r>
      <w:r w:rsidRPr="00AC10FC">
        <w:rPr>
          <w:rFonts w:eastAsia="宋体"/>
          <w:lang w:eastAsia="ko-KR"/>
        </w:rPr>
        <w:tab/>
      </w:r>
      <w:r w:rsidRPr="00AC10FC">
        <w:rPr>
          <w:rFonts w:eastAsia="宋体"/>
          <w:lang w:val="sv-SE" w:eastAsia="ko-KR"/>
        </w:rPr>
        <w:t xml:space="preserve">3GPP TS 38.412: </w:t>
      </w:r>
      <w:r w:rsidRPr="00AC10FC">
        <w:rPr>
          <w:rFonts w:eastAsia="宋体"/>
          <w:lang w:eastAsia="ko-KR"/>
        </w:rPr>
        <w:t>"</w:t>
      </w:r>
      <w:r w:rsidRPr="00AC10FC">
        <w:rPr>
          <w:rFonts w:eastAsia="宋体"/>
          <w:lang w:val="sv-SE" w:eastAsia="ko-KR"/>
        </w:rPr>
        <w:t>NG-RAN; NG Signalling Transport</w:t>
      </w:r>
      <w:r w:rsidRPr="00AC10FC">
        <w:rPr>
          <w:rFonts w:eastAsia="宋体"/>
          <w:lang w:eastAsia="ko-KR"/>
        </w:rPr>
        <w:t>"</w:t>
      </w:r>
      <w:r w:rsidRPr="00AC10FC">
        <w:rPr>
          <w:rFonts w:eastAsia="宋体"/>
          <w:lang w:val="sv-SE" w:eastAsia="ko-KR"/>
        </w:rPr>
        <w:t>.</w:t>
      </w:r>
    </w:p>
    <w:p w14:paraId="4D46DDA9"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lastRenderedPageBreak/>
        <w:t>[22]</w:t>
      </w:r>
      <w:r w:rsidRPr="00AC10FC">
        <w:rPr>
          <w:rFonts w:eastAsia="宋体"/>
          <w:lang w:eastAsia="ko-KR"/>
        </w:rPr>
        <w:tab/>
        <w:t>3GPP TS 23.003: "Numbering, Addressing and Identification".</w:t>
      </w:r>
    </w:p>
    <w:p w14:paraId="32B27AF5"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[23]</w:t>
      </w:r>
      <w:r w:rsidRPr="00AC10FC">
        <w:rPr>
          <w:rFonts w:eastAsia="宋体"/>
          <w:lang w:eastAsia="ko-KR"/>
        </w:rPr>
        <w:tab/>
        <w:t>3GPP TS 32.422: "Trace control and configuration management".</w:t>
      </w:r>
    </w:p>
    <w:p w14:paraId="0423C553"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[24]</w:t>
      </w:r>
      <w:r w:rsidRPr="00AC10FC">
        <w:rPr>
          <w:rFonts w:eastAsia="宋体"/>
          <w:lang w:eastAsia="ko-KR"/>
        </w:rPr>
        <w:tab/>
        <w:t>3GPP TS 38.104: "NR; Base Station (BS) radio transmission and reception".</w:t>
      </w:r>
    </w:p>
    <w:bookmarkEnd w:id="18"/>
    <w:p w14:paraId="6B55BD18"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[25]</w:t>
      </w:r>
      <w:r w:rsidRPr="00AC10FC">
        <w:rPr>
          <w:rFonts w:eastAsia="宋体"/>
          <w:lang w:eastAsia="ko-KR"/>
        </w:rPr>
        <w:tab/>
        <w:t>3GPP TS 36.104: "Base Station (BS) radio transmission and reception ".</w:t>
      </w:r>
    </w:p>
    <w:p w14:paraId="5344278C"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[26]</w:t>
      </w:r>
      <w:r w:rsidRPr="00AC10FC">
        <w:rPr>
          <w:rFonts w:eastAsia="宋体"/>
          <w:lang w:eastAsia="ko-KR"/>
        </w:rPr>
        <w:tab/>
        <w:t>3GPP TS 36.211: "Evolved Universal Terrestrial Radio Access (E-UTRA); Physical Channels and Modulation".</w:t>
      </w:r>
    </w:p>
    <w:p w14:paraId="78ADFA00"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[27]</w:t>
      </w:r>
      <w:r w:rsidRPr="00AC10FC">
        <w:rPr>
          <w:rFonts w:eastAsia="宋体"/>
          <w:lang w:eastAsia="ko-KR"/>
        </w:rPr>
        <w:tab/>
        <w:t>3GPP TS 36.101: "</w:t>
      </w:r>
      <w:r w:rsidRPr="00AC10FC">
        <w:rPr>
          <w:rFonts w:eastAsia="宋体" w:cs="v5.0.0"/>
          <w:lang w:eastAsia="ko-KR"/>
        </w:rPr>
        <w:t>User Equipment (UE) radio transmission and reception</w:t>
      </w:r>
      <w:r w:rsidRPr="00AC10FC">
        <w:rPr>
          <w:rFonts w:eastAsia="宋体"/>
          <w:lang w:eastAsia="ko-KR"/>
        </w:rPr>
        <w:t>".</w:t>
      </w:r>
    </w:p>
    <w:p w14:paraId="455CD187"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[28]</w:t>
      </w:r>
      <w:r w:rsidRPr="00AC10FC">
        <w:rPr>
          <w:rFonts w:eastAsia="宋体"/>
          <w:lang w:eastAsia="ko-KR"/>
        </w:rPr>
        <w:tab/>
        <w:t>3GPP TS 33.501: "Security architecture and procedures for 5G System".</w:t>
      </w:r>
    </w:p>
    <w:p w14:paraId="14DF07BB"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[29]</w:t>
      </w:r>
      <w:r w:rsidRPr="00AC10FC">
        <w:rPr>
          <w:rFonts w:eastAsia="宋体"/>
          <w:lang w:eastAsia="ko-KR"/>
        </w:rPr>
        <w:tab/>
        <w:t>3GPP TS 33.401: "3GPP System Architecture Evolution (SAE); Security architecture".</w:t>
      </w:r>
    </w:p>
    <w:p w14:paraId="4B3842B0"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[30]</w:t>
      </w:r>
      <w:r w:rsidRPr="00AC10FC">
        <w:rPr>
          <w:rFonts w:eastAsia="宋体"/>
          <w:lang w:eastAsia="ko-KR"/>
        </w:rPr>
        <w:tab/>
        <w:t>3GPP TS 24.501: "Non-Access-Stratum (NAS) protocol for 5G System (5GS); Stage 3".</w:t>
      </w:r>
    </w:p>
    <w:p w14:paraId="486324CA"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[31]</w:t>
      </w:r>
      <w:r w:rsidRPr="00AC10FC">
        <w:rPr>
          <w:rFonts w:eastAsia="宋体"/>
          <w:lang w:eastAsia="ko-KR"/>
        </w:rPr>
        <w:tab/>
        <w:t>3GPP TS 36.413: "Evolved Universal Terrestrial Radio Access Network</w:t>
      </w:r>
      <w:r w:rsidRPr="00AC10FC">
        <w:rPr>
          <w:rFonts w:eastAsia="宋体" w:hint="eastAsia"/>
          <w:lang w:eastAsia="zh-CN"/>
        </w:rPr>
        <w:t xml:space="preserve"> </w:t>
      </w:r>
      <w:r w:rsidRPr="00AC10FC">
        <w:rPr>
          <w:rFonts w:eastAsia="宋体"/>
          <w:lang w:eastAsia="ko-KR"/>
        </w:rPr>
        <w:t>(E-UTRAN);</w:t>
      </w:r>
      <w:r w:rsidRPr="00AC10FC">
        <w:rPr>
          <w:rFonts w:eastAsia="宋体" w:hint="eastAsia"/>
          <w:lang w:eastAsia="zh-CN"/>
        </w:rPr>
        <w:t xml:space="preserve"> </w:t>
      </w:r>
      <w:r w:rsidRPr="00AC10FC">
        <w:rPr>
          <w:rFonts w:eastAsia="宋体"/>
          <w:lang w:eastAsia="ko-KR"/>
        </w:rPr>
        <w:t>S1 Application Protocol (S1AP)".</w:t>
      </w:r>
    </w:p>
    <w:p w14:paraId="1E8744D5"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[32]</w:t>
      </w:r>
      <w:r w:rsidRPr="00AC10FC">
        <w:rPr>
          <w:rFonts w:eastAsia="宋体"/>
          <w:lang w:eastAsia="ko-KR"/>
        </w:rPr>
        <w:tab/>
        <w:t xml:space="preserve">3GPP TS 25.413: "UTRAN </w:t>
      </w:r>
      <w:proofErr w:type="spellStart"/>
      <w:r w:rsidRPr="00AC10FC">
        <w:rPr>
          <w:rFonts w:eastAsia="宋体"/>
          <w:lang w:eastAsia="ko-KR"/>
        </w:rPr>
        <w:t>Iu</w:t>
      </w:r>
      <w:proofErr w:type="spellEnd"/>
      <w:r w:rsidRPr="00AC10FC">
        <w:rPr>
          <w:rFonts w:eastAsia="宋体"/>
          <w:lang w:eastAsia="ko-KR"/>
        </w:rPr>
        <w:t xml:space="preserve"> interface RANAP signalling".</w:t>
      </w:r>
    </w:p>
    <w:p w14:paraId="466864FD"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33</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38.304</w:t>
      </w:r>
      <w:r w:rsidRPr="00AC10FC">
        <w:rPr>
          <w:rFonts w:eastAsia="宋体"/>
          <w:lang w:eastAsia="ko-KR"/>
        </w:rPr>
        <w:t>: "</w:t>
      </w:r>
      <w:r w:rsidRPr="00AC10FC">
        <w:rPr>
          <w:rFonts w:eastAsia="宋体" w:hint="eastAsia"/>
          <w:lang w:eastAsia="zh-CN"/>
        </w:rPr>
        <w:t>NR;</w:t>
      </w:r>
      <w:r w:rsidRPr="00AC10FC">
        <w:rPr>
          <w:rFonts w:eastAsia="宋体"/>
          <w:lang w:eastAsia="ko-KR"/>
        </w:rPr>
        <w:t xml:space="preserve"> User Equipment (UE) procedures in Idle mode and RRC Inactive state".</w:t>
      </w:r>
    </w:p>
    <w:p w14:paraId="2DF70DEF"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[34]</w:t>
      </w:r>
      <w:r w:rsidRPr="00AC10FC">
        <w:rPr>
          <w:rFonts w:eastAsia="宋体"/>
          <w:lang w:eastAsia="ko-KR"/>
        </w:rPr>
        <w:tab/>
        <w:t>3GPP TS 36.304: "Evolved Universal Terrestrial Radio Access (E-UTRA); User Equipment (UE) procedures in idle mode".</w:t>
      </w:r>
    </w:p>
    <w:p w14:paraId="79DE635C"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35</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38.3</w:t>
      </w:r>
      <w:r w:rsidRPr="00AC10FC">
        <w:rPr>
          <w:rFonts w:eastAsia="宋体"/>
          <w:lang w:eastAsia="zh-CN"/>
        </w:rPr>
        <w:t>21</w:t>
      </w:r>
      <w:r w:rsidRPr="00AC10FC">
        <w:rPr>
          <w:rFonts w:eastAsia="宋体"/>
          <w:lang w:eastAsia="ko-KR"/>
        </w:rPr>
        <w:t>: "</w:t>
      </w:r>
      <w:r w:rsidRPr="00AC10FC">
        <w:rPr>
          <w:rFonts w:eastAsia="宋体"/>
          <w:lang w:eastAsia="zh-CN"/>
        </w:rPr>
        <w:t>NR; Medium Access Control (MAC) protocol specification</w:t>
      </w:r>
      <w:r w:rsidRPr="00AC10FC">
        <w:rPr>
          <w:rFonts w:eastAsia="宋体"/>
          <w:lang w:eastAsia="ko-KR"/>
        </w:rPr>
        <w:t>".</w:t>
      </w:r>
    </w:p>
    <w:p w14:paraId="6396C2F2"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36</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w:t>
      </w:r>
      <w:r w:rsidRPr="00AC10FC">
        <w:rPr>
          <w:rFonts w:eastAsia="宋体"/>
          <w:lang w:eastAsia="zh-CN"/>
        </w:rPr>
        <w:t>6</w:t>
      </w:r>
      <w:r w:rsidRPr="00AC10FC">
        <w:rPr>
          <w:rFonts w:eastAsia="宋体" w:hint="eastAsia"/>
          <w:lang w:eastAsia="zh-CN"/>
        </w:rPr>
        <w:t>.3</w:t>
      </w:r>
      <w:r w:rsidRPr="00AC10FC">
        <w:rPr>
          <w:rFonts w:eastAsia="宋体"/>
          <w:lang w:eastAsia="zh-CN"/>
        </w:rPr>
        <w:t>21</w:t>
      </w:r>
      <w:r w:rsidRPr="00AC10FC">
        <w:rPr>
          <w:rFonts w:eastAsia="宋体"/>
          <w:lang w:eastAsia="ko-KR"/>
        </w:rPr>
        <w:t>: "</w:t>
      </w:r>
      <w:r w:rsidRPr="00AC10FC">
        <w:rPr>
          <w:rFonts w:eastAsia="宋体"/>
          <w:lang w:eastAsia="zh-CN"/>
        </w:rPr>
        <w:t>Evolved Universal Terrestrial Radio Access (E-UTRA); Medium Access Control (MAC) protocol specification</w:t>
      </w:r>
      <w:r w:rsidRPr="00AC10FC">
        <w:rPr>
          <w:rFonts w:eastAsia="宋体"/>
          <w:lang w:eastAsia="ko-KR"/>
        </w:rPr>
        <w:t>".</w:t>
      </w:r>
    </w:p>
    <w:p w14:paraId="29C1A7CA"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37</w:t>
      </w:r>
      <w:r w:rsidRPr="00AC10FC">
        <w:rPr>
          <w:rFonts w:eastAsia="宋体"/>
          <w:lang w:eastAsia="ko-KR"/>
        </w:rPr>
        <w:t>]</w:t>
      </w:r>
      <w:r w:rsidRPr="00AC10FC">
        <w:rPr>
          <w:rFonts w:eastAsia="宋体"/>
          <w:lang w:eastAsia="ko-KR"/>
        </w:rPr>
        <w:tab/>
        <w:t>IETF RFC 5905: "Network Time Protocol Version 4: Protocol and Algorithms Specification".</w:t>
      </w:r>
    </w:p>
    <w:p w14:paraId="054EBD1D"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zh-CN"/>
        </w:rPr>
      </w:pPr>
      <w:bookmarkStart w:id="19" w:name="_Hlk44413931"/>
      <w:r w:rsidRPr="00AC10FC">
        <w:rPr>
          <w:rFonts w:eastAsia="宋体"/>
          <w:lang w:eastAsia="ko-KR"/>
        </w:rPr>
        <w:t>[38]</w:t>
      </w:r>
      <w:r w:rsidRPr="00AC10FC">
        <w:rPr>
          <w:rFonts w:eastAsia="宋体"/>
          <w:lang w:eastAsia="ko-KR"/>
        </w:rPr>
        <w:tab/>
        <w:t xml:space="preserve">3GPP TS </w:t>
      </w:r>
      <w:r w:rsidRPr="00AC10FC">
        <w:rPr>
          <w:rFonts w:eastAsia="宋体" w:hint="eastAsia"/>
          <w:lang w:eastAsia="ko-KR"/>
        </w:rPr>
        <w:t>23.287</w:t>
      </w:r>
      <w:r w:rsidRPr="00AC10FC">
        <w:rPr>
          <w:rFonts w:eastAsia="宋体"/>
          <w:lang w:eastAsia="ko-KR"/>
        </w:rPr>
        <w:t>: "Architecture enhancements for 5G System (5GS) to support</w:t>
      </w:r>
      <w:r w:rsidRPr="00AC10FC">
        <w:rPr>
          <w:rFonts w:eastAsia="宋体" w:hint="eastAsia"/>
          <w:lang w:eastAsia="zh-CN"/>
        </w:rPr>
        <w:t xml:space="preserve"> </w:t>
      </w:r>
      <w:r w:rsidRPr="00AC10FC">
        <w:rPr>
          <w:rFonts w:eastAsia="宋体"/>
          <w:lang w:eastAsia="ko-KR"/>
        </w:rPr>
        <w:t>Vehicle-to-Everything (V2X) services".</w:t>
      </w:r>
    </w:p>
    <w:p w14:paraId="38B9B503"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bookmarkStart w:id="20" w:name="_Hlk44418285"/>
      <w:bookmarkEnd w:id="19"/>
      <w:r w:rsidRPr="00AC10FC">
        <w:rPr>
          <w:rFonts w:eastAsia="宋体"/>
          <w:lang w:eastAsia="ko-KR"/>
        </w:rPr>
        <w:t>[</w:t>
      </w:r>
      <w:r w:rsidRPr="00AC10FC">
        <w:rPr>
          <w:rFonts w:eastAsia="宋体"/>
          <w:lang w:eastAsia="zh-CN"/>
        </w:rPr>
        <w:t>39</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w:t>
      </w:r>
      <w:r w:rsidRPr="00AC10FC">
        <w:rPr>
          <w:rFonts w:eastAsia="宋体"/>
          <w:lang w:eastAsia="zh-CN"/>
        </w:rPr>
        <w:t>211</w:t>
      </w:r>
      <w:r w:rsidRPr="00AC10FC">
        <w:rPr>
          <w:rFonts w:eastAsia="宋体"/>
          <w:lang w:eastAsia="ko-KR"/>
        </w:rPr>
        <w:t>: "</w:t>
      </w:r>
      <w:r w:rsidRPr="00AC10FC">
        <w:rPr>
          <w:rFonts w:eastAsia="宋体"/>
          <w:lang w:eastAsia="zh-CN"/>
        </w:rPr>
        <w:t>NR; Physical channels and modulation</w:t>
      </w:r>
      <w:r w:rsidRPr="00AC10FC">
        <w:rPr>
          <w:rFonts w:eastAsia="宋体"/>
          <w:lang w:eastAsia="ko-KR"/>
        </w:rPr>
        <w:t>".</w:t>
      </w:r>
    </w:p>
    <w:p w14:paraId="476205C3"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w:t>
      </w:r>
      <w:r w:rsidRPr="00AC10FC">
        <w:rPr>
          <w:rFonts w:eastAsia="宋体"/>
          <w:lang w:eastAsia="zh-CN"/>
        </w:rPr>
        <w:t>40</w:t>
      </w:r>
      <w:r w:rsidRPr="00AC10FC">
        <w:rPr>
          <w:rFonts w:eastAsia="宋体"/>
          <w:lang w:eastAsia="ko-KR"/>
        </w:rPr>
        <w:t>]</w:t>
      </w:r>
      <w:r w:rsidRPr="00AC10FC">
        <w:rPr>
          <w:rFonts w:eastAsia="宋体"/>
          <w:lang w:eastAsia="ko-KR"/>
        </w:rPr>
        <w:tab/>
        <w:t xml:space="preserve">3GPP TS </w:t>
      </w:r>
      <w:r w:rsidRPr="00AC10FC">
        <w:rPr>
          <w:rFonts w:eastAsia="宋体" w:hint="eastAsia"/>
          <w:lang w:eastAsia="zh-CN"/>
        </w:rPr>
        <w:t>38.</w:t>
      </w:r>
      <w:r w:rsidRPr="00AC10FC">
        <w:rPr>
          <w:rFonts w:eastAsia="宋体"/>
          <w:lang w:eastAsia="zh-CN"/>
        </w:rPr>
        <w:t>21</w:t>
      </w:r>
      <w:r w:rsidRPr="00AC10FC">
        <w:rPr>
          <w:rFonts w:eastAsia="宋体" w:hint="eastAsia"/>
          <w:lang w:eastAsia="zh-CN"/>
        </w:rPr>
        <w:t>3</w:t>
      </w:r>
      <w:r w:rsidRPr="00AC10FC">
        <w:rPr>
          <w:rFonts w:eastAsia="宋体"/>
          <w:lang w:eastAsia="ko-KR"/>
        </w:rPr>
        <w:t>: "</w:t>
      </w:r>
      <w:r w:rsidRPr="00AC10FC">
        <w:rPr>
          <w:rFonts w:eastAsia="宋体"/>
          <w:lang w:eastAsia="zh-CN"/>
        </w:rPr>
        <w:t xml:space="preserve">NR; Physical layer procedures for </w:t>
      </w:r>
      <w:r w:rsidRPr="00AC10FC">
        <w:rPr>
          <w:rFonts w:eastAsia="宋体" w:hint="eastAsia"/>
          <w:lang w:eastAsia="zh-CN"/>
        </w:rPr>
        <w:t>control</w:t>
      </w:r>
      <w:r w:rsidRPr="00AC10FC">
        <w:rPr>
          <w:rFonts w:eastAsia="宋体"/>
          <w:lang w:eastAsia="ko-KR"/>
        </w:rPr>
        <w:t>".</w:t>
      </w:r>
    </w:p>
    <w:p w14:paraId="1683E33B"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hint="eastAsia"/>
          <w:lang w:eastAsia="zh-CN"/>
        </w:rPr>
        <w:t>[</w:t>
      </w:r>
      <w:r w:rsidRPr="00AC10FC">
        <w:rPr>
          <w:rFonts w:eastAsia="宋体"/>
          <w:lang w:eastAsia="zh-CN"/>
        </w:rPr>
        <w:t>41</w:t>
      </w:r>
      <w:r w:rsidRPr="00AC10FC">
        <w:rPr>
          <w:rFonts w:eastAsia="宋体" w:hint="eastAsia"/>
          <w:lang w:eastAsia="zh-CN"/>
        </w:rPr>
        <w:t>]</w:t>
      </w:r>
      <w:r w:rsidRPr="00AC10FC">
        <w:rPr>
          <w:rFonts w:eastAsia="宋体" w:hint="eastAsia"/>
          <w:lang w:eastAsia="zh-CN"/>
        </w:rPr>
        <w:tab/>
      </w:r>
      <w:r w:rsidRPr="00AC10FC">
        <w:rPr>
          <w:rFonts w:eastAsia="宋体"/>
          <w:lang w:eastAsia="ko-KR"/>
        </w:rPr>
        <w:t xml:space="preserve">3GPP TS </w:t>
      </w:r>
      <w:r w:rsidRPr="00AC10FC">
        <w:rPr>
          <w:rFonts w:eastAsia="宋体" w:hint="eastAsia"/>
          <w:lang w:eastAsia="zh-CN"/>
        </w:rPr>
        <w:t>38.473</w:t>
      </w:r>
      <w:r w:rsidRPr="00AC10FC">
        <w:rPr>
          <w:rFonts w:eastAsia="宋体"/>
          <w:lang w:eastAsia="ko-KR"/>
        </w:rPr>
        <w:t>: "</w:t>
      </w:r>
      <w:r w:rsidRPr="00AC10FC">
        <w:rPr>
          <w:rFonts w:eastAsia="宋体"/>
          <w:lang w:eastAsia="zh-CN"/>
        </w:rPr>
        <w:t>NG-RAN; F1 application protocol (F1AP)</w:t>
      </w:r>
      <w:r w:rsidRPr="00AC10FC">
        <w:rPr>
          <w:rFonts w:eastAsia="宋体"/>
          <w:lang w:eastAsia="ko-KR"/>
        </w:rPr>
        <w:t>".</w:t>
      </w:r>
    </w:p>
    <w:p w14:paraId="5CB11CA8"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[42]</w:t>
      </w:r>
      <w:r w:rsidRPr="00AC10FC">
        <w:rPr>
          <w:rFonts w:eastAsia="宋体"/>
          <w:lang w:eastAsia="ko-KR"/>
        </w:rPr>
        <w:tab/>
        <w:t>3GPP TS 38.314: "NR; Layer 2 measurements".</w:t>
      </w:r>
    </w:p>
    <w:bookmarkEnd w:id="20"/>
    <w:p w14:paraId="11A54B26"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[43]</w:t>
      </w:r>
      <w:r w:rsidRPr="00AC10FC">
        <w:rPr>
          <w:rFonts w:eastAsia="宋体"/>
          <w:lang w:eastAsia="ko-KR"/>
        </w:rPr>
        <w:tab/>
        <w:t>3GPP TS 37.320: "</w:t>
      </w:r>
      <w:r w:rsidRPr="00AC10FC">
        <w:rPr>
          <w:rFonts w:eastAsia="宋体"/>
          <w:lang w:val="en-US" w:eastAsia="ko-KR"/>
        </w:rPr>
        <w:t xml:space="preserve"> Radio measurement collection for Minimization of Drive Tests (MDT),</w:t>
      </w:r>
      <w:r w:rsidRPr="00AC10FC">
        <w:rPr>
          <w:rFonts w:eastAsia="宋体"/>
          <w:lang w:eastAsia="ko-KR"/>
        </w:rPr>
        <w:t>"</w:t>
      </w:r>
    </w:p>
    <w:p w14:paraId="0D40BCC9" w14:textId="77777777" w:rsidR="009E6269" w:rsidRPr="00AC10FC" w:rsidRDefault="009E6269" w:rsidP="009E6269">
      <w:pPr>
        <w:keepLines/>
        <w:overflowPunct w:val="0"/>
        <w:autoSpaceDE w:val="0"/>
        <w:autoSpaceDN w:val="0"/>
        <w:adjustRightInd w:val="0"/>
        <w:ind w:left="1702" w:hanging="1418"/>
        <w:textAlignment w:val="baseline"/>
        <w:rPr>
          <w:rFonts w:eastAsia="宋体"/>
          <w:lang w:eastAsia="ko-KR"/>
        </w:rPr>
      </w:pPr>
      <w:r w:rsidRPr="00AC10FC" w:rsidDel="00845471">
        <w:rPr>
          <w:rFonts w:eastAsia="宋体"/>
          <w:lang w:eastAsia="ko-KR"/>
        </w:rPr>
        <w:t xml:space="preserve"> </w:t>
      </w:r>
      <w:r w:rsidRPr="00AC10FC">
        <w:rPr>
          <w:rFonts w:eastAsia="宋体"/>
          <w:lang w:eastAsia="ko-KR"/>
        </w:rPr>
        <w:t>[44]</w:t>
      </w:r>
      <w:r w:rsidRPr="00AC10FC">
        <w:rPr>
          <w:rFonts w:eastAsia="宋体"/>
          <w:lang w:eastAsia="ko-KR"/>
        </w:rPr>
        <w:tab/>
        <w:t xml:space="preserve">3GPP TS </w:t>
      </w:r>
      <w:r w:rsidRPr="00AC10FC">
        <w:rPr>
          <w:rFonts w:eastAsia="宋体" w:hint="eastAsia"/>
          <w:lang w:eastAsia="zh-CN"/>
        </w:rPr>
        <w:t>3</w:t>
      </w:r>
      <w:r w:rsidRPr="00AC10FC">
        <w:rPr>
          <w:rFonts w:eastAsia="宋体"/>
          <w:lang w:eastAsia="zh-CN"/>
        </w:rPr>
        <w:t>6.423</w:t>
      </w:r>
      <w:r w:rsidRPr="00AC10FC">
        <w:rPr>
          <w:rFonts w:eastAsia="宋体"/>
          <w:lang w:eastAsia="ko-KR"/>
        </w:rPr>
        <w:t xml:space="preserve">: " </w:t>
      </w:r>
      <w:r w:rsidRPr="00AC10FC">
        <w:rPr>
          <w:rFonts w:eastAsia="宋体"/>
          <w:lang w:eastAsia="zh-CN"/>
        </w:rPr>
        <w:t>Evolved Universal Terrestrial Radio Access Network (E-UTRAN); X2 application protocol (X2AP)</w:t>
      </w:r>
      <w:r w:rsidRPr="00AC10FC">
        <w:rPr>
          <w:rFonts w:eastAsia="宋体"/>
          <w:lang w:eastAsia="ko-KR"/>
        </w:rPr>
        <w:t>".</w:t>
      </w:r>
    </w:p>
    <w:p w14:paraId="0797258B" w14:textId="77777777" w:rsidR="009E6269" w:rsidRDefault="009E6269" w:rsidP="009E6269">
      <w:pPr>
        <w:keepLines/>
        <w:overflowPunct w:val="0"/>
        <w:autoSpaceDE w:val="0"/>
        <w:autoSpaceDN w:val="0"/>
        <w:adjustRightInd w:val="0"/>
        <w:ind w:left="1702" w:hanging="1418"/>
        <w:textAlignment w:val="baseline"/>
        <w:rPr>
          <w:rFonts w:eastAsia="宋体"/>
          <w:lang w:eastAsia="ko-KR"/>
        </w:rPr>
      </w:pPr>
      <w:r w:rsidRPr="00AC10FC">
        <w:rPr>
          <w:rFonts w:eastAsia="宋体"/>
          <w:lang w:eastAsia="ko-KR"/>
        </w:rPr>
        <w:t>[45]</w:t>
      </w:r>
      <w:r w:rsidRPr="00AC10FC">
        <w:rPr>
          <w:rFonts w:eastAsia="宋体"/>
          <w:lang w:eastAsia="ko-KR"/>
        </w:rPr>
        <w:tab/>
        <w:t>3GPP TS 29.244: "Interface between the Control Plane and the User Plane Nodes; Stage 3".</w:t>
      </w:r>
    </w:p>
    <w:p w14:paraId="62809E5F" w14:textId="77777777" w:rsidR="0067337D" w:rsidRDefault="0067337D" w:rsidP="0067337D">
      <w:pPr>
        <w:keepLines/>
        <w:overflowPunct w:val="0"/>
        <w:autoSpaceDE w:val="0"/>
        <w:autoSpaceDN w:val="0"/>
        <w:adjustRightInd w:val="0"/>
        <w:ind w:left="1702" w:hanging="1418"/>
        <w:textAlignment w:val="baseline"/>
        <w:rPr>
          <w:ins w:id="21" w:author="Rapporteur" w:date="2022-03-08T08:31:00Z"/>
        </w:rPr>
      </w:pPr>
      <w:ins w:id="22" w:author="Rapporteur" w:date="2022-03-08T08:31:00Z">
        <w:r>
          <w:rPr>
            <w:rFonts w:eastAsia="宋体"/>
            <w:lang w:eastAsia="ko-KR"/>
          </w:rPr>
          <w:t>[X]</w:t>
        </w:r>
        <w:r>
          <w:rPr>
            <w:rFonts w:eastAsia="宋体"/>
            <w:lang w:eastAsia="ko-KR"/>
          </w:rPr>
          <w:tab/>
        </w:r>
        <w:r w:rsidRPr="001D2E49">
          <w:t>3GPP TS 38.455: "NG-RAN; NR Positioning Protocol A (NRPPa)".</w:t>
        </w:r>
      </w:ins>
    </w:p>
    <w:p w14:paraId="7B488903" w14:textId="77777777" w:rsidR="0067337D" w:rsidRDefault="0067337D" w:rsidP="0067337D">
      <w:pPr>
        <w:keepLines/>
        <w:overflowPunct w:val="0"/>
        <w:autoSpaceDE w:val="0"/>
        <w:autoSpaceDN w:val="0"/>
        <w:adjustRightInd w:val="0"/>
        <w:ind w:left="1702" w:hanging="1418"/>
        <w:textAlignment w:val="baseline"/>
        <w:rPr>
          <w:ins w:id="23" w:author="Rapporteur" w:date="2022-03-08T08:31:00Z"/>
          <w:rFonts w:eastAsia="宋体"/>
          <w:lang w:eastAsia="zh-CN"/>
        </w:rPr>
      </w:pPr>
      <w:ins w:id="24" w:author="Rapporteur" w:date="2022-03-08T08:31:00Z">
        <w:r>
          <w:rPr>
            <w:rFonts w:eastAsia="宋体"/>
            <w:lang w:eastAsia="ko-KR"/>
          </w:rPr>
          <w:t>[XY]</w:t>
        </w:r>
        <w:r>
          <w:rPr>
            <w:rFonts w:eastAsia="宋体"/>
            <w:lang w:eastAsia="ko-KR"/>
          </w:rPr>
          <w:tab/>
        </w:r>
        <w:r w:rsidRPr="004859D2">
          <w:rPr>
            <w:rFonts w:eastAsia="宋体"/>
            <w:lang w:eastAsia="ko-KR"/>
          </w:rPr>
          <w:t>3GPP TS 29.571: "5G System; Common Data Types for Service Based Interfaces; Stage 3"</w:t>
        </w:r>
        <w:r>
          <w:rPr>
            <w:rFonts w:eastAsia="宋体"/>
            <w:lang w:eastAsia="ko-KR"/>
          </w:rPr>
          <w:t>.</w:t>
        </w:r>
      </w:ins>
    </w:p>
    <w:p w14:paraId="144C0CA3" w14:textId="77777777" w:rsidR="00BF364B" w:rsidRPr="0067337D" w:rsidRDefault="00BF364B" w:rsidP="00BF364B">
      <w:pPr>
        <w:overflowPunct w:val="0"/>
        <w:autoSpaceDE w:val="0"/>
        <w:autoSpaceDN w:val="0"/>
        <w:adjustRightInd w:val="0"/>
        <w:textAlignment w:val="baseline"/>
        <w:rPr>
          <w:rFonts w:eastAsia="宋体"/>
          <w:lang w:eastAsia="ko-KR"/>
        </w:rPr>
      </w:pPr>
    </w:p>
    <w:p w14:paraId="43898938" w14:textId="77777777" w:rsidR="00BF364B" w:rsidRDefault="00BF364B" w:rsidP="00BF364B">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48D8E39" w14:textId="77777777" w:rsidR="00BF364B" w:rsidRPr="00082AA0" w:rsidRDefault="00BF364B" w:rsidP="00BF364B">
      <w:pPr>
        <w:overflowPunct w:val="0"/>
        <w:autoSpaceDE w:val="0"/>
        <w:autoSpaceDN w:val="0"/>
        <w:adjustRightInd w:val="0"/>
        <w:textAlignment w:val="baseline"/>
        <w:rPr>
          <w:rFonts w:eastAsia="宋体"/>
          <w:lang w:eastAsia="ko-KR"/>
        </w:rPr>
      </w:pPr>
    </w:p>
    <w:p w14:paraId="7B1F0766" w14:textId="77777777" w:rsidR="00BF364B" w:rsidRPr="00433A60" w:rsidRDefault="00BF364B" w:rsidP="00BF364B">
      <w:pPr>
        <w:keepNext/>
        <w:keepLines/>
        <w:overflowPunct w:val="0"/>
        <w:autoSpaceDE w:val="0"/>
        <w:autoSpaceDN w:val="0"/>
        <w:adjustRightInd w:val="0"/>
        <w:spacing w:before="120"/>
        <w:textAlignment w:val="baseline"/>
        <w:outlineLvl w:val="2"/>
        <w:rPr>
          <w:rFonts w:ascii="Arial" w:eastAsia="宋体" w:hAnsi="Arial"/>
          <w:sz w:val="28"/>
          <w:lang w:eastAsia="ko-KR"/>
        </w:rPr>
      </w:pPr>
      <w:bookmarkStart w:id="25" w:name="_Toc44497313"/>
      <w:bookmarkStart w:id="26" w:name="_Toc45107701"/>
      <w:bookmarkStart w:id="27" w:name="_Toc45901321"/>
      <w:bookmarkStart w:id="28" w:name="_Toc51850400"/>
      <w:bookmarkStart w:id="29" w:name="_Toc56693403"/>
      <w:bookmarkStart w:id="30" w:name="_Toc64446946"/>
      <w:bookmarkStart w:id="31" w:name="_Toc66286440"/>
      <w:bookmarkStart w:id="32" w:name="_Toc74151135"/>
      <w:bookmarkStart w:id="33" w:name="_Toc88653607"/>
      <w:r w:rsidRPr="00433A60">
        <w:rPr>
          <w:rFonts w:ascii="Arial" w:eastAsia="宋体" w:hAnsi="Arial"/>
          <w:sz w:val="28"/>
          <w:lang w:eastAsia="ko-KR"/>
        </w:rPr>
        <w:lastRenderedPageBreak/>
        <w:t>8.2.4</w:t>
      </w:r>
      <w:r w:rsidRPr="00433A60">
        <w:rPr>
          <w:rFonts w:ascii="Arial" w:eastAsia="宋体" w:hAnsi="Arial"/>
          <w:sz w:val="28"/>
          <w:lang w:eastAsia="ko-KR"/>
        </w:rPr>
        <w:tab/>
        <w:t>Retrieve UE Context</w:t>
      </w:r>
      <w:bookmarkEnd w:id="25"/>
      <w:bookmarkEnd w:id="26"/>
      <w:bookmarkEnd w:id="27"/>
      <w:bookmarkEnd w:id="28"/>
      <w:bookmarkEnd w:id="29"/>
      <w:bookmarkEnd w:id="30"/>
      <w:bookmarkEnd w:id="31"/>
      <w:bookmarkEnd w:id="32"/>
      <w:bookmarkEnd w:id="33"/>
    </w:p>
    <w:p w14:paraId="706BCB1D" w14:textId="77777777" w:rsidR="00BF364B" w:rsidRPr="00433A60" w:rsidRDefault="00BF364B" w:rsidP="00BF364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4" w:name="_Toc20955064"/>
      <w:bookmarkStart w:id="35" w:name="_Toc29991251"/>
      <w:bookmarkStart w:id="36" w:name="_Toc36555651"/>
      <w:bookmarkStart w:id="37" w:name="_Toc44497314"/>
      <w:bookmarkStart w:id="38" w:name="_Toc45107702"/>
      <w:bookmarkStart w:id="39" w:name="_Toc45901322"/>
      <w:bookmarkStart w:id="40" w:name="_Toc51850401"/>
      <w:bookmarkStart w:id="41" w:name="_Toc56693404"/>
      <w:bookmarkStart w:id="42" w:name="_Toc64446947"/>
      <w:bookmarkStart w:id="43" w:name="_Toc66286441"/>
      <w:bookmarkStart w:id="44" w:name="_Toc74151136"/>
      <w:bookmarkStart w:id="45" w:name="_Toc88653608"/>
      <w:r w:rsidRPr="00433A60">
        <w:rPr>
          <w:rFonts w:ascii="Arial" w:eastAsia="宋体" w:hAnsi="Arial"/>
          <w:sz w:val="24"/>
          <w:lang w:eastAsia="ko-KR"/>
        </w:rPr>
        <w:t>8.2.4.1</w:t>
      </w:r>
      <w:r w:rsidRPr="00433A60">
        <w:rPr>
          <w:rFonts w:ascii="Arial" w:eastAsia="宋体" w:hAnsi="Arial"/>
          <w:sz w:val="24"/>
          <w:lang w:eastAsia="ko-KR"/>
        </w:rPr>
        <w:tab/>
        <w:t>General</w:t>
      </w:r>
      <w:bookmarkEnd w:id="34"/>
      <w:bookmarkEnd w:id="35"/>
      <w:bookmarkEnd w:id="36"/>
      <w:bookmarkEnd w:id="37"/>
      <w:bookmarkEnd w:id="38"/>
      <w:bookmarkEnd w:id="39"/>
      <w:bookmarkEnd w:id="40"/>
      <w:bookmarkEnd w:id="41"/>
      <w:bookmarkEnd w:id="42"/>
      <w:bookmarkEnd w:id="43"/>
      <w:bookmarkEnd w:id="44"/>
      <w:bookmarkEnd w:id="45"/>
    </w:p>
    <w:p w14:paraId="725C0980"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FE557FA"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 xml:space="preserve">The procedure uses </w:t>
      </w:r>
      <w:r w:rsidRPr="00433A60">
        <w:rPr>
          <w:rFonts w:eastAsia="宋体"/>
          <w:lang w:eastAsia="zh-CN"/>
        </w:rPr>
        <w:t>UE-associated signalling</w:t>
      </w:r>
      <w:r w:rsidRPr="00433A60">
        <w:rPr>
          <w:rFonts w:eastAsia="宋体"/>
          <w:lang w:eastAsia="ko-KR"/>
        </w:rPr>
        <w:t>.</w:t>
      </w:r>
    </w:p>
    <w:p w14:paraId="2C6D01FD" w14:textId="77777777" w:rsidR="00BF364B" w:rsidRPr="00433A60" w:rsidRDefault="00BF364B" w:rsidP="00BF364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6" w:name="_Toc20955065"/>
      <w:bookmarkStart w:id="47" w:name="_Toc29991252"/>
      <w:bookmarkStart w:id="48" w:name="_Toc36555652"/>
      <w:bookmarkStart w:id="49" w:name="_Toc44497315"/>
      <w:bookmarkStart w:id="50" w:name="_Toc45107703"/>
      <w:bookmarkStart w:id="51" w:name="_Toc45901323"/>
      <w:bookmarkStart w:id="52" w:name="_Toc51850402"/>
      <w:bookmarkStart w:id="53" w:name="_Toc56693405"/>
      <w:bookmarkStart w:id="54" w:name="_Toc64446948"/>
      <w:bookmarkStart w:id="55" w:name="_Toc66286442"/>
      <w:bookmarkStart w:id="56" w:name="_Toc74151137"/>
      <w:bookmarkStart w:id="57" w:name="_Toc88653609"/>
      <w:r w:rsidRPr="00433A60">
        <w:rPr>
          <w:rFonts w:ascii="Arial" w:eastAsia="宋体" w:hAnsi="Arial"/>
          <w:sz w:val="24"/>
          <w:lang w:eastAsia="ko-KR"/>
        </w:rPr>
        <w:t>8.2.4.2</w:t>
      </w:r>
      <w:r w:rsidRPr="00433A60">
        <w:rPr>
          <w:rFonts w:ascii="Arial" w:eastAsia="宋体" w:hAnsi="Arial"/>
          <w:sz w:val="24"/>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p>
    <w:p w14:paraId="6CF21D86" w14:textId="77777777" w:rsidR="00BF364B" w:rsidRPr="00433A60" w:rsidRDefault="00BF364B" w:rsidP="00BF364B">
      <w:pPr>
        <w:keepNext/>
        <w:keepLines/>
        <w:overflowPunct w:val="0"/>
        <w:autoSpaceDE w:val="0"/>
        <w:autoSpaceDN w:val="0"/>
        <w:adjustRightInd w:val="0"/>
        <w:spacing w:before="60"/>
        <w:jc w:val="center"/>
        <w:textAlignment w:val="baseline"/>
        <w:rPr>
          <w:rFonts w:ascii="Arial" w:eastAsia="宋体" w:hAnsi="Arial"/>
          <w:b/>
          <w:lang w:eastAsia="ko-KR"/>
        </w:rPr>
      </w:pPr>
      <w:r w:rsidRPr="00433A60">
        <w:rPr>
          <w:rFonts w:ascii="Arial" w:eastAsia="宋体" w:hAnsi="Arial"/>
          <w:b/>
          <w:lang w:eastAsia="ko-KR"/>
        </w:rPr>
        <w:object w:dxaOrig="6825" w:dyaOrig="2520" w14:anchorId="71FFB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4" o:title=""/>
          </v:shape>
          <o:OLEObject Type="Embed" ProgID="Visio.Drawing.15" ShapeID="_x0000_i1025" DrawAspect="Content" ObjectID="_1708234175" r:id="rId15"/>
        </w:object>
      </w:r>
    </w:p>
    <w:p w14:paraId="1F639CFC" w14:textId="77777777" w:rsidR="00BF364B" w:rsidRPr="00433A60" w:rsidRDefault="00BF364B" w:rsidP="00BF364B">
      <w:pPr>
        <w:keepLines/>
        <w:overflowPunct w:val="0"/>
        <w:autoSpaceDE w:val="0"/>
        <w:autoSpaceDN w:val="0"/>
        <w:adjustRightInd w:val="0"/>
        <w:spacing w:after="240"/>
        <w:jc w:val="center"/>
        <w:textAlignment w:val="baseline"/>
        <w:rPr>
          <w:rFonts w:ascii="Arial" w:eastAsia="宋体" w:hAnsi="Arial"/>
          <w:b/>
          <w:lang w:eastAsia="ko-KR"/>
        </w:rPr>
      </w:pPr>
      <w:r w:rsidRPr="00433A60">
        <w:rPr>
          <w:rFonts w:ascii="Arial" w:eastAsia="宋体" w:hAnsi="Arial"/>
          <w:b/>
          <w:lang w:eastAsia="ko-KR"/>
        </w:rPr>
        <w:t>Figure 8.2.4.2-1: Retrieve UE Context, successful operation</w:t>
      </w:r>
    </w:p>
    <w:p w14:paraId="4B8A3A66"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The new NG-RAN node initiates the procedure by sending the RETRIEVE UE CONTEXT REQUEST message to the old NG-RAN node.</w:t>
      </w:r>
    </w:p>
    <w:p w14:paraId="10EF4681"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433A60">
          <w:rPr>
            <w:rFonts w:eastAsia="宋体"/>
            <w:lang w:eastAsia="ko-KR"/>
          </w:rPr>
          <w:t>me</w:t>
        </w:r>
      </w:smartTag>
      <w:r w:rsidRPr="00433A60">
        <w:rPr>
          <w:rFonts w:eastAsia="宋体"/>
          <w:lang w:eastAsia="ko-KR"/>
        </w:rPr>
        <w:t>ssage.</w:t>
      </w:r>
    </w:p>
    <w:p w14:paraId="46708879"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 xml:space="preserve">If the </w:t>
      </w:r>
      <w:r w:rsidRPr="00433A60">
        <w:rPr>
          <w:rFonts w:eastAsia="宋体"/>
          <w:i/>
          <w:lang w:eastAsia="ko-KR"/>
        </w:rPr>
        <w:t>Index to RAT/Frequency Selection</w:t>
      </w:r>
      <w:r w:rsidRPr="00433A60">
        <w:rPr>
          <w:rFonts w:eastAsia="宋体" w:cs="Arial"/>
          <w:i/>
          <w:lang w:eastAsia="ko-KR"/>
        </w:rPr>
        <w:t xml:space="preserve"> Priority</w:t>
      </w:r>
      <w:r w:rsidRPr="00433A60">
        <w:rPr>
          <w:rFonts w:eastAsia="宋体"/>
          <w:i/>
          <w:lang w:eastAsia="zh-CN"/>
        </w:rPr>
        <w:t xml:space="preserve"> </w:t>
      </w:r>
      <w:r w:rsidRPr="00433A60">
        <w:rPr>
          <w:rFonts w:eastAsia="宋体"/>
          <w:lang w:eastAsia="zh-CN"/>
        </w:rPr>
        <w:t xml:space="preserve">IE is </w:t>
      </w:r>
      <w:r w:rsidRPr="00433A60">
        <w:rPr>
          <w:rFonts w:eastAsia="宋体"/>
          <w:lang w:eastAsia="ko-KR"/>
        </w:rPr>
        <w:t xml:space="preserve">contained in the RETRIEVE UE CONTEXT RESPONSE message, the </w:t>
      </w:r>
      <w:r w:rsidRPr="00433A60">
        <w:rPr>
          <w:rFonts w:eastAsia="宋体" w:hint="eastAsia"/>
          <w:lang w:eastAsia="zh-CN"/>
        </w:rPr>
        <w:t>new</w:t>
      </w:r>
      <w:r w:rsidRPr="00433A60">
        <w:rPr>
          <w:rFonts w:eastAsia="宋体"/>
          <w:lang w:eastAsia="ko-KR"/>
        </w:rPr>
        <w:t xml:space="preserve"> NG-RAN node shall store this information and use </w:t>
      </w:r>
      <w:r w:rsidRPr="00433A60">
        <w:rPr>
          <w:rFonts w:eastAsia="宋体" w:hint="eastAsia"/>
          <w:lang w:eastAsia="zh-CN"/>
        </w:rPr>
        <w:t>it</w:t>
      </w:r>
      <w:r w:rsidRPr="00433A60">
        <w:rPr>
          <w:rFonts w:eastAsia="宋体"/>
          <w:lang w:eastAsia="ko-KR"/>
        </w:rPr>
        <w:t xml:space="preserve"> </w:t>
      </w:r>
      <w:r w:rsidRPr="00433A60">
        <w:rPr>
          <w:rFonts w:eastAsia="宋体" w:hint="eastAsia"/>
          <w:lang w:eastAsia="zh-CN"/>
        </w:rPr>
        <w:t>as defined in TS 23.501</w:t>
      </w:r>
      <w:r w:rsidRPr="00433A60">
        <w:rPr>
          <w:rFonts w:eastAsia="宋体"/>
          <w:lang w:eastAsia="zh-CN"/>
        </w:rPr>
        <w:t xml:space="preserve"> </w:t>
      </w:r>
      <w:r w:rsidRPr="00433A60">
        <w:rPr>
          <w:rFonts w:eastAsia="宋体" w:hint="eastAsia"/>
          <w:lang w:eastAsia="zh-CN"/>
        </w:rPr>
        <w:t>[7]</w:t>
      </w:r>
      <w:r w:rsidRPr="00433A60">
        <w:rPr>
          <w:rFonts w:eastAsia="宋体"/>
          <w:lang w:eastAsia="ko-KR"/>
        </w:rPr>
        <w:t>.</w:t>
      </w:r>
    </w:p>
    <w:p w14:paraId="663059FA"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 xml:space="preserve">If the </w:t>
      </w:r>
      <w:r w:rsidRPr="00433A60">
        <w:rPr>
          <w:rFonts w:eastAsia="宋体"/>
          <w:i/>
          <w:iCs/>
          <w:lang w:eastAsia="ko-KR"/>
        </w:rPr>
        <w:t>Location Reporting Information</w:t>
      </w:r>
      <w:r w:rsidRPr="00433A60">
        <w:rPr>
          <w:rFonts w:eastAsia="宋体"/>
          <w:lang w:eastAsia="ko-KR"/>
        </w:rPr>
        <w:t xml:space="preserve"> IE is included in the RETRIEVE UE CONTEXT RESPONSE message, then the new NG-RAN node should initiate the requested location reporting functionality as defined in TS 38.413 [5].</w:t>
      </w:r>
    </w:p>
    <w:p w14:paraId="67F8CBB9"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 xml:space="preserve">If the </w:t>
      </w:r>
      <w:r w:rsidRPr="00433A60">
        <w:rPr>
          <w:rFonts w:eastAsia="宋体"/>
          <w:i/>
          <w:lang w:eastAsia="ko-KR"/>
        </w:rPr>
        <w:t>Trace Activation</w:t>
      </w:r>
      <w:r w:rsidRPr="00433A60">
        <w:rPr>
          <w:rFonts w:eastAsia="宋体"/>
          <w:lang w:eastAsia="ko-KR"/>
        </w:rPr>
        <w:t xml:space="preserve"> IE is included in the RETRIEVE UE CONTEXT RESPONSE message which includes </w:t>
      </w:r>
    </w:p>
    <w:p w14:paraId="4EAC545E"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 xml:space="preserve">the </w:t>
      </w:r>
      <w:r w:rsidRPr="00433A60">
        <w:rPr>
          <w:rFonts w:eastAsia="宋体"/>
          <w:i/>
          <w:lang w:eastAsia="ko-KR"/>
        </w:rPr>
        <w:t>MDT Activation</w:t>
      </w:r>
      <w:r w:rsidRPr="00433A60">
        <w:rPr>
          <w:rFonts w:eastAsia="宋体"/>
          <w:lang w:eastAsia="ko-KR"/>
        </w:rPr>
        <w:t xml:space="preserve"> IE set to "Immediate MDT and Trace", then the target NG-RAN node shall if supported, initiate the requested trace session and MDT session as described in TS 32.422 [23].</w:t>
      </w:r>
    </w:p>
    <w:p w14:paraId="442D8406"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 xml:space="preserve">the </w:t>
      </w:r>
      <w:r w:rsidRPr="00433A60">
        <w:rPr>
          <w:rFonts w:eastAsia="宋体"/>
          <w:i/>
          <w:lang w:eastAsia="ko-KR"/>
        </w:rPr>
        <w:t>MDT Activation</w:t>
      </w:r>
      <w:r w:rsidRPr="00433A60">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433A60">
        <w:rPr>
          <w:rFonts w:eastAsia="宋体"/>
          <w:i/>
          <w:lang w:eastAsia="ko-KR"/>
        </w:rPr>
        <w:t>Interfaces To Trace</w:t>
      </w:r>
      <w:r w:rsidRPr="00433A60">
        <w:rPr>
          <w:rFonts w:eastAsia="宋体"/>
          <w:lang w:eastAsia="ko-KR"/>
        </w:rPr>
        <w:t xml:space="preserve"> IE, and the </w:t>
      </w:r>
      <w:r w:rsidRPr="00433A60">
        <w:rPr>
          <w:rFonts w:eastAsia="宋体"/>
          <w:i/>
          <w:lang w:eastAsia="ko-KR"/>
        </w:rPr>
        <w:t>Trace Depth</w:t>
      </w:r>
      <w:r w:rsidRPr="00433A60">
        <w:rPr>
          <w:rFonts w:eastAsia="宋体"/>
          <w:lang w:eastAsia="ko-KR"/>
        </w:rPr>
        <w:t xml:space="preserve"> IE.</w:t>
      </w:r>
    </w:p>
    <w:p w14:paraId="212EA6E9"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 xml:space="preserve">the </w:t>
      </w:r>
      <w:r w:rsidRPr="00433A60">
        <w:rPr>
          <w:rFonts w:eastAsia="宋体"/>
          <w:i/>
          <w:lang w:eastAsia="ko-KR"/>
        </w:rPr>
        <w:t>MDT Location Information</w:t>
      </w:r>
      <w:r w:rsidRPr="00433A60">
        <w:rPr>
          <w:rFonts w:eastAsia="宋体"/>
          <w:lang w:eastAsia="ko-KR"/>
        </w:rPr>
        <w:t xml:space="preserve"> IE, within the </w:t>
      </w:r>
      <w:r w:rsidRPr="00433A60">
        <w:rPr>
          <w:rFonts w:eastAsia="宋体"/>
          <w:i/>
          <w:lang w:eastAsia="ko-KR"/>
        </w:rPr>
        <w:t>MDT Configuration</w:t>
      </w:r>
      <w:r w:rsidRPr="00433A60">
        <w:rPr>
          <w:rFonts w:eastAsia="宋体"/>
          <w:lang w:eastAsia="ko-KR"/>
        </w:rPr>
        <w:t xml:space="preserve"> IE, the target NG-RAN node shall, if supported, store this information and take it into account in the requested MDT session.</w:t>
      </w:r>
    </w:p>
    <w:p w14:paraId="15C5EC20"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 xml:space="preserve">the </w:t>
      </w:r>
      <w:r w:rsidRPr="00433A60">
        <w:rPr>
          <w:rFonts w:eastAsia="宋体"/>
          <w:i/>
          <w:lang w:eastAsia="ko-KR"/>
        </w:rPr>
        <w:t>MDT Activation</w:t>
      </w:r>
      <w:r w:rsidRPr="00433A60">
        <w:rPr>
          <w:rFonts w:eastAsia="宋体"/>
          <w:lang w:eastAsia="ko-KR"/>
        </w:rPr>
        <w:t xml:space="preserve"> IE set to "Immediate MDT Only" or "Logged MDT only", and if the </w:t>
      </w:r>
      <w:r w:rsidRPr="00433A60">
        <w:rPr>
          <w:rFonts w:eastAsia="宋体"/>
          <w:i/>
          <w:lang w:eastAsia="ko-KR"/>
        </w:rPr>
        <w:t>Signalling based MDT PLMN List</w:t>
      </w:r>
      <w:r w:rsidRPr="00433A60">
        <w:rPr>
          <w:rFonts w:eastAsia="宋体"/>
          <w:lang w:eastAsia="ko-KR"/>
        </w:rPr>
        <w:t xml:space="preserve"> IE is included in the </w:t>
      </w:r>
      <w:r w:rsidRPr="00433A60">
        <w:rPr>
          <w:rFonts w:eastAsia="宋体"/>
          <w:i/>
          <w:lang w:eastAsia="ko-KR"/>
        </w:rPr>
        <w:t>MDT Configuration</w:t>
      </w:r>
      <w:r w:rsidRPr="00433A60">
        <w:rPr>
          <w:rFonts w:eastAsia="宋体"/>
          <w:lang w:eastAsia="ko-KR"/>
        </w:rPr>
        <w:t xml:space="preserve"> IE, the target NG-RAN node may use it to propagate the MDT Configuration as described in TS 37.320 [43].</w:t>
      </w:r>
    </w:p>
    <w:p w14:paraId="650032EE" w14:textId="77777777" w:rsidR="00BF364B" w:rsidRPr="00433A60" w:rsidRDefault="00BF364B" w:rsidP="00BF364B">
      <w:pPr>
        <w:overflowPunct w:val="0"/>
        <w:autoSpaceDE w:val="0"/>
        <w:autoSpaceDN w:val="0"/>
        <w:adjustRightInd w:val="0"/>
        <w:ind w:left="568" w:hanging="284"/>
        <w:textAlignment w:val="baseline"/>
        <w:rPr>
          <w:rFonts w:eastAsia="宋体"/>
          <w:lang w:eastAsia="zh-CN"/>
        </w:rPr>
      </w:pPr>
      <w:r w:rsidRPr="00433A60">
        <w:rPr>
          <w:rFonts w:eastAsia="宋体"/>
          <w:lang w:eastAsia="ko-KR"/>
        </w:rPr>
        <w:t>-</w:t>
      </w:r>
      <w:r w:rsidRPr="00433A60">
        <w:rPr>
          <w:rFonts w:eastAsia="宋体"/>
          <w:lang w:eastAsia="ko-KR"/>
        </w:rPr>
        <w:tab/>
        <w:t xml:space="preserve">the </w:t>
      </w:r>
      <w:r w:rsidRPr="00433A60">
        <w:rPr>
          <w:rFonts w:eastAsia="宋体"/>
          <w:i/>
          <w:lang w:eastAsia="ko-KR"/>
        </w:rPr>
        <w:t>Bluetooth Measurement Configuration</w:t>
      </w:r>
      <w:r w:rsidRPr="00433A60">
        <w:rPr>
          <w:rFonts w:eastAsia="宋体"/>
          <w:lang w:eastAsia="ko-KR"/>
        </w:rPr>
        <w:t xml:space="preserve"> IE, within the </w:t>
      </w:r>
      <w:r w:rsidRPr="00433A60">
        <w:rPr>
          <w:rFonts w:eastAsia="宋体"/>
          <w:i/>
          <w:lang w:eastAsia="ko-KR"/>
        </w:rPr>
        <w:t>MDT Configuration</w:t>
      </w:r>
      <w:r w:rsidRPr="00433A60">
        <w:rPr>
          <w:rFonts w:eastAsia="宋体"/>
          <w:lang w:eastAsia="ko-KR"/>
        </w:rPr>
        <w:t xml:space="preserve"> IE, the target NG-RAN node shall, if supported, take it into account for MDT Configuration</w:t>
      </w:r>
      <w:r w:rsidRPr="00433A60">
        <w:rPr>
          <w:rFonts w:eastAsia="宋体"/>
          <w:lang w:eastAsia="zh-CN"/>
        </w:rPr>
        <w:t xml:space="preserve"> </w:t>
      </w:r>
      <w:r w:rsidRPr="00433A60">
        <w:rPr>
          <w:rFonts w:eastAsia="宋体"/>
          <w:color w:val="000000"/>
          <w:lang w:eastAsia="ko-KR"/>
        </w:rPr>
        <w:t>as described in TS 37.320 [</w:t>
      </w:r>
      <w:r w:rsidRPr="00433A60">
        <w:rPr>
          <w:rFonts w:eastAsia="宋体"/>
          <w:lang w:eastAsia="ko-KR"/>
        </w:rPr>
        <w:t>43</w:t>
      </w:r>
      <w:r w:rsidRPr="00433A60">
        <w:rPr>
          <w:rFonts w:eastAsia="宋体"/>
          <w:color w:val="000000"/>
          <w:lang w:eastAsia="ko-KR"/>
        </w:rPr>
        <w:t>]</w:t>
      </w:r>
      <w:r w:rsidRPr="00433A60">
        <w:rPr>
          <w:rFonts w:eastAsia="宋体"/>
          <w:lang w:eastAsia="zh-CN"/>
        </w:rPr>
        <w:t>.</w:t>
      </w:r>
    </w:p>
    <w:p w14:paraId="53AED436"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 xml:space="preserve">the </w:t>
      </w:r>
      <w:r w:rsidRPr="00433A60">
        <w:rPr>
          <w:rFonts w:eastAsia="宋体"/>
          <w:i/>
          <w:lang w:eastAsia="ko-KR"/>
        </w:rPr>
        <w:t>WLAN Measurement Configuration</w:t>
      </w:r>
      <w:r w:rsidRPr="00433A60">
        <w:rPr>
          <w:rFonts w:eastAsia="宋体"/>
          <w:lang w:eastAsia="ko-KR"/>
        </w:rPr>
        <w:t xml:space="preserve"> IE, within the </w:t>
      </w:r>
      <w:r w:rsidRPr="00433A60">
        <w:rPr>
          <w:rFonts w:eastAsia="宋体"/>
          <w:i/>
          <w:lang w:eastAsia="ko-KR"/>
        </w:rPr>
        <w:t>MDT Configuration</w:t>
      </w:r>
      <w:r w:rsidRPr="00433A60">
        <w:rPr>
          <w:rFonts w:eastAsia="宋体"/>
          <w:lang w:eastAsia="ko-KR"/>
        </w:rPr>
        <w:t xml:space="preserve"> IE, the target NG-RAN node shall, if supported, take it into account for MDT Configuration</w:t>
      </w:r>
      <w:r w:rsidRPr="00433A60">
        <w:rPr>
          <w:rFonts w:eastAsia="宋体"/>
          <w:lang w:eastAsia="zh-CN"/>
        </w:rPr>
        <w:t xml:space="preserve"> </w:t>
      </w:r>
      <w:r w:rsidRPr="00433A60">
        <w:rPr>
          <w:rFonts w:eastAsia="宋体"/>
          <w:color w:val="000000"/>
          <w:lang w:eastAsia="ko-KR"/>
        </w:rPr>
        <w:t>as described in TS 37.320 [</w:t>
      </w:r>
      <w:r w:rsidRPr="00433A60">
        <w:rPr>
          <w:rFonts w:eastAsia="宋体"/>
          <w:lang w:eastAsia="ko-KR"/>
        </w:rPr>
        <w:t>43</w:t>
      </w:r>
      <w:r w:rsidRPr="00433A60">
        <w:rPr>
          <w:rFonts w:eastAsia="宋体"/>
          <w:color w:val="000000"/>
          <w:lang w:eastAsia="ko-KR"/>
        </w:rPr>
        <w:t>]</w:t>
      </w:r>
      <w:r w:rsidRPr="00433A60">
        <w:rPr>
          <w:rFonts w:eastAsia="宋体"/>
          <w:lang w:eastAsia="zh-CN"/>
        </w:rPr>
        <w:t>.</w:t>
      </w:r>
    </w:p>
    <w:p w14:paraId="75101034" w14:textId="77777777" w:rsidR="00BF364B" w:rsidRPr="00433A60" w:rsidRDefault="00BF364B" w:rsidP="00BF364B">
      <w:pPr>
        <w:overflowPunct w:val="0"/>
        <w:autoSpaceDE w:val="0"/>
        <w:autoSpaceDN w:val="0"/>
        <w:adjustRightInd w:val="0"/>
        <w:ind w:left="568" w:hanging="284"/>
        <w:textAlignment w:val="baseline"/>
        <w:rPr>
          <w:rFonts w:eastAsia="MS Mincho"/>
          <w:lang w:eastAsia="zh-CN"/>
        </w:rPr>
      </w:pPr>
      <w:r w:rsidRPr="00433A60">
        <w:rPr>
          <w:rFonts w:eastAsia="MS Mincho"/>
          <w:lang w:eastAsia="ko-KR"/>
        </w:rPr>
        <w:t>-</w:t>
      </w:r>
      <w:r w:rsidRPr="00433A60">
        <w:rPr>
          <w:rFonts w:eastAsia="MS Mincho"/>
          <w:lang w:eastAsia="ko-KR"/>
        </w:rPr>
        <w:tab/>
        <w:t xml:space="preserve">the </w:t>
      </w:r>
      <w:r w:rsidRPr="00433A60">
        <w:rPr>
          <w:rFonts w:eastAsia="MS Mincho"/>
          <w:i/>
          <w:lang w:eastAsia="ko-KR"/>
        </w:rPr>
        <w:t>Sensor Measurement Configuration</w:t>
      </w:r>
      <w:r w:rsidRPr="00433A60">
        <w:rPr>
          <w:rFonts w:eastAsia="MS Mincho"/>
          <w:lang w:eastAsia="ko-KR"/>
        </w:rPr>
        <w:t xml:space="preserve"> IE, within the </w:t>
      </w:r>
      <w:r w:rsidRPr="00433A60">
        <w:rPr>
          <w:rFonts w:eastAsia="MS Mincho"/>
          <w:i/>
          <w:lang w:eastAsia="ko-KR"/>
        </w:rPr>
        <w:t>MDT Configuration</w:t>
      </w:r>
      <w:r w:rsidRPr="00433A60">
        <w:rPr>
          <w:rFonts w:eastAsia="MS Mincho"/>
          <w:lang w:eastAsia="ko-KR"/>
        </w:rPr>
        <w:t xml:space="preserve"> IE, take it into account for MDT Configuration</w:t>
      </w:r>
      <w:r w:rsidRPr="00433A60">
        <w:rPr>
          <w:rFonts w:eastAsia="MS Mincho"/>
          <w:lang w:eastAsia="zh-CN"/>
        </w:rPr>
        <w:t xml:space="preserve"> </w:t>
      </w:r>
      <w:r w:rsidRPr="00433A60">
        <w:rPr>
          <w:rFonts w:eastAsia="MS Mincho"/>
          <w:lang w:eastAsia="ko-KR"/>
        </w:rPr>
        <w:t>as described in TS 37.320 [</w:t>
      </w:r>
      <w:r w:rsidRPr="00433A60">
        <w:rPr>
          <w:rFonts w:eastAsia="宋体"/>
          <w:lang w:eastAsia="ko-KR"/>
        </w:rPr>
        <w:t>43</w:t>
      </w:r>
      <w:r w:rsidRPr="00433A60">
        <w:rPr>
          <w:rFonts w:eastAsia="MS Mincho"/>
          <w:lang w:eastAsia="ko-KR"/>
        </w:rPr>
        <w:t>]</w:t>
      </w:r>
      <w:r w:rsidRPr="00433A60">
        <w:rPr>
          <w:rFonts w:eastAsia="MS Mincho"/>
          <w:lang w:eastAsia="zh-CN"/>
        </w:rPr>
        <w:t>.</w:t>
      </w:r>
    </w:p>
    <w:p w14:paraId="044A8D03"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lastRenderedPageBreak/>
        <w:t>-</w:t>
      </w:r>
      <w:r w:rsidRPr="00433A60">
        <w:rPr>
          <w:rFonts w:eastAsia="宋体"/>
          <w:lang w:eastAsia="ko-KR"/>
        </w:rPr>
        <w:tab/>
        <w:t xml:space="preserve">the </w:t>
      </w:r>
      <w:r w:rsidRPr="00433A60">
        <w:rPr>
          <w:rFonts w:eastAsia="宋体"/>
          <w:i/>
          <w:lang w:eastAsia="ko-KR"/>
        </w:rPr>
        <w:t>MDT Configuration</w:t>
      </w:r>
      <w:r w:rsidRPr="00433A60">
        <w:rPr>
          <w:rFonts w:eastAsia="宋体"/>
          <w:lang w:eastAsia="ko-KR"/>
        </w:rPr>
        <w:t xml:space="preserve"> IE and if the target NG-RAN Node is a gNB at least </w:t>
      </w:r>
      <w:r w:rsidRPr="00433A60">
        <w:rPr>
          <w:rFonts w:eastAsia="宋体"/>
          <w:i/>
          <w:lang w:eastAsia="ko-KR"/>
        </w:rPr>
        <w:t>the MDT Configuration-NR</w:t>
      </w:r>
      <w:r w:rsidRPr="00433A60">
        <w:rPr>
          <w:rFonts w:ascii="Arial" w:eastAsia="宋体" w:hAnsi="Arial"/>
          <w:i/>
          <w:sz w:val="18"/>
          <w:lang w:eastAsia="ja-JP"/>
        </w:rPr>
        <w:t xml:space="preserve"> </w:t>
      </w:r>
      <w:r w:rsidRPr="00433A60">
        <w:rPr>
          <w:rFonts w:eastAsia="宋体"/>
          <w:lang w:eastAsia="ko-KR"/>
        </w:rPr>
        <w:t xml:space="preserve">IE shall be present, while if the target NG-RAN Node is an ng-eNB at least the </w:t>
      </w:r>
      <w:r w:rsidRPr="00433A60">
        <w:rPr>
          <w:rFonts w:eastAsia="宋体"/>
          <w:i/>
          <w:lang w:eastAsia="ko-KR"/>
        </w:rPr>
        <w:t>MDT Configuration-EUTRA</w:t>
      </w:r>
      <w:r w:rsidRPr="00433A60">
        <w:rPr>
          <w:rFonts w:eastAsia="宋体"/>
          <w:lang w:eastAsia="ko-KR"/>
        </w:rPr>
        <w:t xml:space="preserve"> IE shall be present.</w:t>
      </w:r>
    </w:p>
    <w:p w14:paraId="3B1051C8"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For each QoS flow</w:t>
      </w:r>
      <w:r w:rsidRPr="00433A60">
        <w:rPr>
          <w:rFonts w:eastAsia="宋体"/>
          <w:lang w:eastAsia="ja-JP"/>
        </w:rPr>
        <w:t xml:space="preserve"> in the </w:t>
      </w:r>
      <w:r w:rsidRPr="00433A60">
        <w:rPr>
          <w:rFonts w:eastAsia="宋体"/>
          <w:lang w:eastAsia="ko-KR"/>
        </w:rPr>
        <w:t>RETRIEVE UE CONTEXT RESPONSE</w:t>
      </w:r>
      <w:r w:rsidRPr="00433A60">
        <w:rPr>
          <w:rFonts w:eastAsia="宋体"/>
          <w:lang w:eastAsia="ja-JP"/>
        </w:rPr>
        <w:t xml:space="preserve"> message</w:t>
      </w:r>
      <w:r w:rsidRPr="00433A60">
        <w:rPr>
          <w:rFonts w:eastAsia="宋体" w:hint="eastAsia"/>
          <w:lang w:eastAsia="zh-CN"/>
        </w:rPr>
        <w:t>, i</w:t>
      </w:r>
      <w:r w:rsidRPr="00433A60">
        <w:rPr>
          <w:rFonts w:eastAsia="宋体"/>
          <w:lang w:eastAsia="ko-KR"/>
        </w:rPr>
        <w:t xml:space="preserve">f the </w:t>
      </w:r>
      <w:r w:rsidRPr="00433A60">
        <w:rPr>
          <w:rFonts w:eastAsia="宋体"/>
          <w:i/>
          <w:iCs/>
          <w:lang w:eastAsia="zh-CN"/>
        </w:rPr>
        <w:t>QoS Monitoring Request</w:t>
      </w:r>
      <w:r w:rsidRPr="00433A60">
        <w:rPr>
          <w:rFonts w:eastAsia="宋体"/>
          <w:lang w:eastAsia="ko-KR"/>
        </w:rPr>
        <w:t xml:space="preserve"> IE is included in the </w:t>
      </w:r>
      <w:r w:rsidRPr="00433A60">
        <w:rPr>
          <w:rFonts w:eastAsia="宋体"/>
          <w:i/>
          <w:lang w:eastAsia="ja-JP"/>
        </w:rPr>
        <w:t>QoS Flow Level QoS Parameters</w:t>
      </w:r>
      <w:r w:rsidRPr="00433A60">
        <w:rPr>
          <w:rFonts w:eastAsia="宋体"/>
          <w:lang w:eastAsia="ja-JP"/>
        </w:rPr>
        <w:t xml:space="preserve"> IE</w:t>
      </w:r>
      <w:r w:rsidRPr="00433A60">
        <w:rPr>
          <w:rFonts w:eastAsia="宋体"/>
          <w:lang w:eastAsia="zh-CN"/>
        </w:rPr>
        <w:t xml:space="preserve"> in the </w:t>
      </w:r>
      <w:r w:rsidRPr="00433A60">
        <w:rPr>
          <w:rFonts w:eastAsia="宋体"/>
          <w:i/>
          <w:lang w:eastAsia="zh-CN"/>
        </w:rPr>
        <w:t xml:space="preserve">PDU Session Resources </w:t>
      </w:r>
      <w:proofErr w:type="gramStart"/>
      <w:r w:rsidRPr="00433A60">
        <w:rPr>
          <w:rFonts w:eastAsia="宋体"/>
          <w:i/>
          <w:lang w:eastAsia="zh-CN"/>
        </w:rPr>
        <w:t>To</w:t>
      </w:r>
      <w:proofErr w:type="gramEnd"/>
      <w:r w:rsidRPr="00433A60">
        <w:rPr>
          <w:rFonts w:eastAsia="宋体"/>
          <w:i/>
          <w:lang w:eastAsia="zh-CN"/>
        </w:rPr>
        <w:t xml:space="preserve"> Be Setup List</w:t>
      </w:r>
      <w:r w:rsidRPr="00433A60">
        <w:rPr>
          <w:rFonts w:eastAsia="宋体"/>
          <w:lang w:eastAsia="zh-CN"/>
        </w:rPr>
        <w:t xml:space="preserve"> IE</w:t>
      </w:r>
      <w:r w:rsidRPr="00433A60">
        <w:rPr>
          <w:rFonts w:eastAsia="宋体"/>
          <w:lang w:eastAsia="ko-KR"/>
        </w:rPr>
        <w:t>, the new NG-RAN node shall store this information, and, if supported, perform delay measurement and QoS monitoring, as specified in TS 23.501 [7].</w:t>
      </w:r>
      <w:r w:rsidRPr="00433A60">
        <w:rPr>
          <w:rFonts w:eastAsia="宋体"/>
          <w:lang w:eastAsia="ja-JP"/>
        </w:rPr>
        <w:t xml:space="preserve"> I</w:t>
      </w:r>
      <w:r w:rsidRPr="00433A60">
        <w:rPr>
          <w:rFonts w:eastAsia="宋体"/>
          <w:lang w:eastAsia="ko-KR"/>
        </w:rPr>
        <w:t xml:space="preserve">f the </w:t>
      </w:r>
      <w:r w:rsidRPr="00433A60">
        <w:rPr>
          <w:rFonts w:eastAsia="宋体"/>
          <w:i/>
          <w:iCs/>
          <w:lang w:eastAsia="zh-CN"/>
        </w:rPr>
        <w:t>QoS Monitoring Reporting Frequency</w:t>
      </w:r>
      <w:r w:rsidRPr="00433A60">
        <w:rPr>
          <w:rFonts w:eastAsia="宋体"/>
          <w:lang w:eastAsia="ko-KR"/>
        </w:rPr>
        <w:t xml:space="preserve"> IE is included in the </w:t>
      </w:r>
      <w:r w:rsidRPr="00433A60">
        <w:rPr>
          <w:rFonts w:eastAsia="宋体"/>
          <w:i/>
          <w:lang w:eastAsia="ja-JP"/>
        </w:rPr>
        <w:t>QoS Flow Level QoS Parameters</w:t>
      </w:r>
      <w:r w:rsidRPr="00433A60">
        <w:rPr>
          <w:rFonts w:eastAsia="宋体"/>
          <w:lang w:eastAsia="ja-JP"/>
        </w:rPr>
        <w:t xml:space="preserve"> IE</w:t>
      </w:r>
      <w:r w:rsidRPr="00433A60">
        <w:rPr>
          <w:rFonts w:eastAsia="宋体"/>
          <w:lang w:eastAsia="zh-CN"/>
        </w:rPr>
        <w:t xml:space="preserve"> in the </w:t>
      </w:r>
      <w:r w:rsidRPr="00433A60">
        <w:rPr>
          <w:rFonts w:eastAsia="宋体"/>
          <w:i/>
          <w:lang w:eastAsia="zh-CN"/>
        </w:rPr>
        <w:t xml:space="preserve">PDU Session Resources </w:t>
      </w:r>
      <w:proofErr w:type="gramStart"/>
      <w:r w:rsidRPr="00433A60">
        <w:rPr>
          <w:rFonts w:eastAsia="宋体"/>
          <w:i/>
          <w:lang w:eastAsia="zh-CN"/>
        </w:rPr>
        <w:t>To</w:t>
      </w:r>
      <w:proofErr w:type="gramEnd"/>
      <w:r w:rsidRPr="00433A60">
        <w:rPr>
          <w:rFonts w:eastAsia="宋体"/>
          <w:i/>
          <w:lang w:eastAsia="zh-CN"/>
        </w:rPr>
        <w:t xml:space="preserve"> Be Setup List</w:t>
      </w:r>
      <w:r w:rsidRPr="00433A60">
        <w:rPr>
          <w:rFonts w:eastAsia="宋体"/>
          <w:lang w:eastAsia="zh-CN"/>
        </w:rPr>
        <w:t xml:space="preserve"> IE</w:t>
      </w:r>
      <w:r w:rsidRPr="00433A60">
        <w:rPr>
          <w:rFonts w:eastAsia="宋体"/>
          <w:lang w:eastAsia="ko-KR"/>
        </w:rPr>
        <w:t>, the new NG-RAN node shall store this information, and, if supported, use it for RAN part delay reporting.</w:t>
      </w:r>
    </w:p>
    <w:p w14:paraId="7C1E2724"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 xml:space="preserve">If the </w:t>
      </w:r>
      <w:r w:rsidRPr="00433A60">
        <w:rPr>
          <w:rFonts w:eastAsia="宋体"/>
          <w:i/>
          <w:lang w:eastAsia="ko-KR"/>
        </w:rPr>
        <w:t>5GC Mobility Restriction List Container</w:t>
      </w:r>
      <w:r w:rsidRPr="00433A60">
        <w:rPr>
          <w:rFonts w:eastAsia="宋体"/>
          <w:lang w:eastAsia="ko-KR"/>
        </w:rPr>
        <w:t xml:space="preserve"> IE is included in the RETRIEVE UE CONTEXT RESPONSE message, the new NG-RAN node shall, if supported, store this information in the UE context and use it as specified in TS 38.300 [9].</w:t>
      </w:r>
    </w:p>
    <w:p w14:paraId="2BD086D7" w14:textId="77777777" w:rsidR="00BF364B" w:rsidRPr="00433A60" w:rsidRDefault="00BF364B" w:rsidP="00BF364B">
      <w:pPr>
        <w:overflowPunct w:val="0"/>
        <w:autoSpaceDE w:val="0"/>
        <w:autoSpaceDN w:val="0"/>
        <w:adjustRightInd w:val="0"/>
        <w:textAlignment w:val="baseline"/>
        <w:rPr>
          <w:rFonts w:eastAsia="宋体"/>
          <w:lang w:eastAsia="ko-KR"/>
        </w:rPr>
      </w:pPr>
      <w:r w:rsidRPr="00433A60">
        <w:rPr>
          <w:rFonts w:eastAsia="宋体"/>
          <w:lang w:eastAsia="ko-KR"/>
        </w:rPr>
        <w:t>V2X:</w:t>
      </w:r>
    </w:p>
    <w:p w14:paraId="79D1BC32"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 xml:space="preserve">If the </w:t>
      </w:r>
      <w:r w:rsidRPr="00433A60">
        <w:rPr>
          <w:rFonts w:eastAsia="宋体"/>
          <w:i/>
          <w:lang w:eastAsia="ko-KR"/>
        </w:rPr>
        <w:t>NR V2X Services Authorized</w:t>
      </w:r>
      <w:r w:rsidRPr="00433A60">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7E2DBF0C" w14:textId="77777777" w:rsidR="00BF364B" w:rsidRPr="00433A60" w:rsidRDefault="00BF364B" w:rsidP="00BF364B">
      <w:pPr>
        <w:overflowPunct w:val="0"/>
        <w:autoSpaceDE w:val="0"/>
        <w:autoSpaceDN w:val="0"/>
        <w:adjustRightInd w:val="0"/>
        <w:ind w:left="568" w:hanging="284"/>
        <w:textAlignment w:val="baseline"/>
        <w:rPr>
          <w:rFonts w:eastAsia="宋体" w:cs="Arial"/>
          <w:lang w:eastAsia="ko-KR"/>
        </w:rPr>
      </w:pPr>
      <w:r w:rsidRPr="00433A60">
        <w:rPr>
          <w:rFonts w:eastAsia="宋体"/>
          <w:lang w:eastAsia="ko-KR"/>
        </w:rPr>
        <w:t>-</w:t>
      </w:r>
      <w:r w:rsidRPr="00433A60">
        <w:rPr>
          <w:rFonts w:eastAsia="宋体"/>
          <w:lang w:eastAsia="ko-KR"/>
        </w:rPr>
        <w:tab/>
        <w:t xml:space="preserve">If the </w:t>
      </w:r>
      <w:r w:rsidRPr="00433A60">
        <w:rPr>
          <w:rFonts w:eastAsia="宋体"/>
          <w:i/>
          <w:lang w:eastAsia="ko-KR"/>
        </w:rPr>
        <w:t>LTE V2X Services Authorized</w:t>
      </w:r>
      <w:r w:rsidRPr="00433A60">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3C073D59"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If the</w:t>
      </w:r>
      <w:r w:rsidRPr="00433A60">
        <w:rPr>
          <w:rFonts w:eastAsia="宋体"/>
          <w:i/>
          <w:snapToGrid w:val="0"/>
          <w:lang w:eastAsia="ko-KR"/>
        </w:rPr>
        <w:t xml:space="preserve"> NR UE </w:t>
      </w:r>
      <w:proofErr w:type="spellStart"/>
      <w:r w:rsidRPr="00433A60">
        <w:rPr>
          <w:rFonts w:eastAsia="宋体"/>
          <w:i/>
          <w:lang w:eastAsia="zh-CN"/>
        </w:rPr>
        <w:t>Sidelink</w:t>
      </w:r>
      <w:proofErr w:type="spellEnd"/>
      <w:r w:rsidRPr="00433A60">
        <w:rPr>
          <w:rFonts w:eastAsia="宋体"/>
          <w:i/>
          <w:lang w:eastAsia="zh-CN"/>
        </w:rPr>
        <w:t xml:space="preserve"> </w:t>
      </w:r>
      <w:r w:rsidRPr="00433A60">
        <w:rPr>
          <w:rFonts w:eastAsia="宋体"/>
          <w:i/>
          <w:snapToGrid w:val="0"/>
          <w:lang w:eastAsia="ko-KR"/>
        </w:rPr>
        <w:t>Aggregate Maximum Bit Rate</w:t>
      </w:r>
      <w:r w:rsidRPr="00433A60">
        <w:rPr>
          <w:rFonts w:eastAsia="宋体"/>
          <w:snapToGrid w:val="0"/>
          <w:lang w:eastAsia="ko-KR"/>
        </w:rPr>
        <w:t xml:space="preserve"> IE</w:t>
      </w:r>
      <w:r w:rsidRPr="00433A60">
        <w:rPr>
          <w:rFonts w:eastAsia="宋体"/>
          <w:lang w:eastAsia="ko-KR"/>
        </w:rPr>
        <w:t xml:space="preserve"> is included in the </w:t>
      </w:r>
      <w:r w:rsidRPr="00433A60">
        <w:rPr>
          <w:rFonts w:eastAsia="宋体"/>
          <w:i/>
          <w:lang w:eastAsia="ja-JP"/>
        </w:rPr>
        <w:t xml:space="preserve">UE Context Information </w:t>
      </w:r>
      <w:r w:rsidRPr="00433A60">
        <w:rPr>
          <w:rFonts w:eastAsia="宋体"/>
          <w:i/>
          <w:lang w:eastAsia="ko-KR"/>
        </w:rPr>
        <w:t>Retrieve UE Context Response</w:t>
      </w:r>
      <w:r w:rsidRPr="00433A60">
        <w:rPr>
          <w:rFonts w:eastAsia="宋体"/>
          <w:lang w:eastAsia="ko-KR"/>
        </w:rPr>
        <w:t xml:space="preserve"> IE in the</w:t>
      </w:r>
      <w:r w:rsidRPr="00433A60">
        <w:rPr>
          <w:rFonts w:eastAsia="宋体"/>
          <w:lang w:eastAsia="zh-CN"/>
        </w:rPr>
        <w:t xml:space="preserve"> </w:t>
      </w:r>
      <w:r w:rsidRPr="00433A60">
        <w:rPr>
          <w:rFonts w:eastAsia="宋体"/>
          <w:lang w:eastAsia="ko-KR"/>
        </w:rPr>
        <w:t>RETRIEVE UE CONTEXT RESPONSE message</w:t>
      </w:r>
      <w:r w:rsidRPr="00433A60">
        <w:rPr>
          <w:rFonts w:eastAsia="宋体"/>
          <w:lang w:eastAsia="zh-CN"/>
        </w:rPr>
        <w:t>,</w:t>
      </w:r>
      <w:r w:rsidRPr="00433A60">
        <w:rPr>
          <w:rFonts w:eastAsia="宋体"/>
          <w:lang w:eastAsia="ko-KR"/>
        </w:rPr>
        <w:t xml:space="preserve"> the new NG-RAN node shall</w:t>
      </w:r>
      <w:r w:rsidRPr="00433A60">
        <w:rPr>
          <w:rFonts w:eastAsia="宋体"/>
          <w:lang w:eastAsia="zh-CN"/>
        </w:rPr>
        <w:t>, if supported</w:t>
      </w:r>
      <w:r w:rsidRPr="00433A60">
        <w:rPr>
          <w:rFonts w:eastAsia="宋体"/>
          <w:lang w:eastAsia="ko-KR"/>
        </w:rPr>
        <w:t>, use the received value for the concerned UE</w:t>
      </w:r>
      <w:r w:rsidRPr="00433A60">
        <w:rPr>
          <w:rFonts w:eastAsia="宋体"/>
          <w:lang w:eastAsia="zh-CN"/>
        </w:rPr>
        <w:t xml:space="preserve">’s </w:t>
      </w:r>
      <w:proofErr w:type="spellStart"/>
      <w:r w:rsidRPr="00433A60">
        <w:rPr>
          <w:rFonts w:eastAsia="宋体"/>
          <w:lang w:eastAsia="zh-CN"/>
        </w:rPr>
        <w:t>sidelink</w:t>
      </w:r>
      <w:proofErr w:type="spellEnd"/>
      <w:r w:rsidRPr="00433A60">
        <w:rPr>
          <w:rFonts w:eastAsia="宋体"/>
          <w:lang w:eastAsia="zh-CN"/>
        </w:rPr>
        <w:t xml:space="preserve"> communication in network scheduled mode for NR V2X services</w:t>
      </w:r>
      <w:r w:rsidRPr="00433A60">
        <w:rPr>
          <w:rFonts w:eastAsia="宋体"/>
          <w:lang w:eastAsia="ko-KR"/>
        </w:rPr>
        <w:t>.</w:t>
      </w:r>
    </w:p>
    <w:p w14:paraId="7CC96143" w14:textId="77777777" w:rsidR="00BF364B" w:rsidRPr="00433A60" w:rsidRDefault="00BF364B" w:rsidP="00BF364B">
      <w:pPr>
        <w:overflowPunct w:val="0"/>
        <w:autoSpaceDE w:val="0"/>
        <w:autoSpaceDN w:val="0"/>
        <w:adjustRightInd w:val="0"/>
        <w:ind w:left="568" w:hanging="284"/>
        <w:textAlignment w:val="baseline"/>
        <w:rPr>
          <w:rFonts w:eastAsia="宋体"/>
          <w:lang w:eastAsia="ko-KR"/>
        </w:rPr>
      </w:pPr>
      <w:r w:rsidRPr="00433A60">
        <w:rPr>
          <w:rFonts w:eastAsia="宋体"/>
          <w:lang w:eastAsia="ko-KR"/>
        </w:rPr>
        <w:t>-</w:t>
      </w:r>
      <w:r w:rsidRPr="00433A60">
        <w:rPr>
          <w:rFonts w:eastAsia="宋体"/>
          <w:lang w:eastAsia="ko-KR"/>
        </w:rPr>
        <w:tab/>
        <w:t>If the</w:t>
      </w:r>
      <w:r w:rsidRPr="00433A60">
        <w:rPr>
          <w:rFonts w:eastAsia="宋体"/>
          <w:i/>
          <w:snapToGrid w:val="0"/>
          <w:lang w:eastAsia="ko-KR"/>
        </w:rPr>
        <w:t xml:space="preserve"> LTE UE </w:t>
      </w:r>
      <w:proofErr w:type="spellStart"/>
      <w:r w:rsidRPr="00433A60">
        <w:rPr>
          <w:rFonts w:eastAsia="宋体"/>
          <w:i/>
          <w:lang w:eastAsia="zh-CN"/>
        </w:rPr>
        <w:t>Sidelink</w:t>
      </w:r>
      <w:proofErr w:type="spellEnd"/>
      <w:r w:rsidRPr="00433A60">
        <w:rPr>
          <w:rFonts w:eastAsia="宋体"/>
          <w:i/>
          <w:lang w:eastAsia="zh-CN"/>
        </w:rPr>
        <w:t xml:space="preserve"> </w:t>
      </w:r>
      <w:r w:rsidRPr="00433A60">
        <w:rPr>
          <w:rFonts w:eastAsia="宋体"/>
          <w:i/>
          <w:snapToGrid w:val="0"/>
          <w:lang w:eastAsia="ko-KR"/>
        </w:rPr>
        <w:t>Aggregate Maximum Bit Rate</w:t>
      </w:r>
      <w:r w:rsidRPr="00433A60">
        <w:rPr>
          <w:rFonts w:eastAsia="宋体"/>
          <w:snapToGrid w:val="0"/>
          <w:lang w:eastAsia="ko-KR"/>
        </w:rPr>
        <w:t xml:space="preserve"> IE</w:t>
      </w:r>
      <w:r w:rsidRPr="00433A60">
        <w:rPr>
          <w:rFonts w:eastAsia="宋体"/>
          <w:lang w:eastAsia="ko-KR"/>
        </w:rPr>
        <w:t xml:space="preserve"> is included in the </w:t>
      </w:r>
      <w:r w:rsidRPr="00433A60">
        <w:rPr>
          <w:rFonts w:eastAsia="宋体"/>
          <w:i/>
          <w:lang w:eastAsia="ja-JP"/>
        </w:rPr>
        <w:t xml:space="preserve">UE Context Information </w:t>
      </w:r>
      <w:r w:rsidRPr="00433A60">
        <w:rPr>
          <w:rFonts w:eastAsia="宋体"/>
          <w:i/>
          <w:lang w:eastAsia="ko-KR"/>
        </w:rPr>
        <w:t>Retrieve UE Context Response</w:t>
      </w:r>
      <w:r w:rsidRPr="00433A60">
        <w:rPr>
          <w:rFonts w:eastAsia="宋体"/>
          <w:lang w:eastAsia="ko-KR"/>
        </w:rPr>
        <w:t xml:space="preserve"> IE in the</w:t>
      </w:r>
      <w:r w:rsidRPr="00433A60">
        <w:rPr>
          <w:rFonts w:eastAsia="宋体"/>
          <w:lang w:eastAsia="zh-CN"/>
        </w:rPr>
        <w:t xml:space="preserve"> </w:t>
      </w:r>
      <w:r w:rsidRPr="00433A60">
        <w:rPr>
          <w:rFonts w:eastAsia="宋体"/>
          <w:lang w:eastAsia="ko-KR"/>
        </w:rPr>
        <w:t>RETRIEVE UE CONTEXT RESPONSE message</w:t>
      </w:r>
      <w:r w:rsidRPr="00433A60">
        <w:rPr>
          <w:rFonts w:eastAsia="宋体"/>
          <w:lang w:eastAsia="zh-CN"/>
        </w:rPr>
        <w:t>,</w:t>
      </w:r>
      <w:r w:rsidRPr="00433A60">
        <w:rPr>
          <w:rFonts w:eastAsia="宋体"/>
          <w:lang w:eastAsia="ko-KR"/>
        </w:rPr>
        <w:t xml:space="preserve"> the new NG-RAN node shall</w:t>
      </w:r>
      <w:r w:rsidRPr="00433A60">
        <w:rPr>
          <w:rFonts w:eastAsia="宋体"/>
          <w:lang w:eastAsia="zh-CN"/>
        </w:rPr>
        <w:t>, if supported</w:t>
      </w:r>
      <w:r w:rsidRPr="00433A60">
        <w:rPr>
          <w:rFonts w:eastAsia="宋体"/>
          <w:lang w:eastAsia="ko-KR"/>
        </w:rPr>
        <w:t>, use the received value for the concerned UE</w:t>
      </w:r>
      <w:r w:rsidRPr="00433A60">
        <w:rPr>
          <w:rFonts w:eastAsia="宋体"/>
          <w:lang w:eastAsia="zh-CN"/>
        </w:rPr>
        <w:t xml:space="preserve">’s </w:t>
      </w:r>
      <w:proofErr w:type="spellStart"/>
      <w:r w:rsidRPr="00433A60">
        <w:rPr>
          <w:rFonts w:eastAsia="宋体"/>
          <w:lang w:eastAsia="zh-CN"/>
        </w:rPr>
        <w:t>sidelink</w:t>
      </w:r>
      <w:proofErr w:type="spellEnd"/>
      <w:r w:rsidRPr="00433A60">
        <w:rPr>
          <w:rFonts w:eastAsia="宋体"/>
          <w:lang w:eastAsia="zh-CN"/>
        </w:rPr>
        <w:t xml:space="preserve"> communication in network scheduled mode for LTE V2X services</w:t>
      </w:r>
      <w:r w:rsidRPr="00433A60">
        <w:rPr>
          <w:rFonts w:eastAsia="宋体"/>
          <w:lang w:eastAsia="ko-KR"/>
        </w:rPr>
        <w:t>.</w:t>
      </w:r>
    </w:p>
    <w:p w14:paraId="54A530B0" w14:textId="77777777" w:rsidR="00BF364B" w:rsidRPr="00433A60" w:rsidRDefault="00BF364B" w:rsidP="00BF364B">
      <w:pPr>
        <w:overflowPunct w:val="0"/>
        <w:autoSpaceDE w:val="0"/>
        <w:autoSpaceDN w:val="0"/>
        <w:adjustRightInd w:val="0"/>
        <w:textAlignment w:val="baseline"/>
        <w:rPr>
          <w:rFonts w:eastAsia="宋体" w:cs="Arial"/>
          <w:lang w:eastAsia="ko-KR"/>
        </w:rPr>
      </w:pPr>
      <w:r w:rsidRPr="00433A60">
        <w:rPr>
          <w:rFonts w:eastAsia="宋体"/>
          <w:lang w:eastAsia="ko-KR"/>
        </w:rPr>
        <w:t xml:space="preserve">If </w:t>
      </w:r>
      <w:r w:rsidRPr="00433A60">
        <w:rPr>
          <w:rFonts w:eastAsia="宋体"/>
          <w:lang w:eastAsia="zh-CN"/>
        </w:rPr>
        <w:t xml:space="preserve">the </w:t>
      </w:r>
      <w:r w:rsidRPr="00433A60">
        <w:rPr>
          <w:rFonts w:eastAsia="宋体" w:cs="Arial" w:hint="eastAsia"/>
          <w:i/>
          <w:lang w:eastAsia="zh-CN"/>
        </w:rPr>
        <w:t>PC5 QoS Parameters</w:t>
      </w:r>
      <w:r w:rsidRPr="00433A60">
        <w:rPr>
          <w:rFonts w:eastAsia="宋体"/>
          <w:lang w:eastAsia="ko-KR"/>
        </w:rPr>
        <w:t xml:space="preserve"> IE is included in the</w:t>
      </w:r>
      <w:r w:rsidRPr="00433A60">
        <w:rPr>
          <w:rFonts w:eastAsia="宋体"/>
          <w:i/>
          <w:iCs/>
          <w:lang w:eastAsia="zh-CN"/>
        </w:rPr>
        <w:t xml:space="preserve"> </w:t>
      </w:r>
      <w:r w:rsidRPr="00433A60">
        <w:rPr>
          <w:rFonts w:eastAsia="宋体"/>
          <w:lang w:eastAsia="zh-CN"/>
        </w:rPr>
        <w:t xml:space="preserve">RETRIEVE UE CONTEXT RESPONSE </w:t>
      </w:r>
      <w:r w:rsidRPr="00433A60">
        <w:rPr>
          <w:rFonts w:eastAsia="宋体"/>
          <w:lang w:eastAsia="ko-KR"/>
        </w:rPr>
        <w:t>message, the</w:t>
      </w:r>
      <w:r w:rsidRPr="00433A60">
        <w:rPr>
          <w:rFonts w:eastAsia="宋体"/>
          <w:snapToGrid w:val="0"/>
          <w:lang w:eastAsia="ko-KR"/>
        </w:rPr>
        <w:t xml:space="preserve"> target </w:t>
      </w:r>
      <w:r w:rsidRPr="00433A60">
        <w:rPr>
          <w:rFonts w:eastAsia="宋体" w:hint="eastAsia"/>
          <w:snapToGrid w:val="0"/>
          <w:lang w:eastAsia="zh-CN"/>
        </w:rPr>
        <w:t>NG-RAN node</w:t>
      </w:r>
      <w:r w:rsidRPr="00433A60">
        <w:rPr>
          <w:rFonts w:eastAsia="宋体"/>
          <w:snapToGrid w:val="0"/>
          <w:lang w:eastAsia="ko-KR"/>
        </w:rPr>
        <w:t xml:space="preserve"> shall, if supported, </w:t>
      </w:r>
      <w:r w:rsidRPr="00433A60">
        <w:rPr>
          <w:rFonts w:eastAsia="宋体" w:hint="eastAsia"/>
          <w:lang w:eastAsia="zh-CN"/>
        </w:rPr>
        <w:t xml:space="preserve">use it </w:t>
      </w:r>
      <w:r w:rsidRPr="00433A60">
        <w:rPr>
          <w:rFonts w:eastAsia="宋体"/>
          <w:lang w:eastAsia="ko-KR"/>
        </w:rPr>
        <w:t>as defined in TS 23.</w:t>
      </w:r>
      <w:r w:rsidRPr="00433A60">
        <w:rPr>
          <w:rFonts w:eastAsia="宋体" w:hint="eastAsia"/>
          <w:lang w:eastAsia="zh-CN"/>
        </w:rPr>
        <w:t>287[</w:t>
      </w:r>
      <w:r w:rsidRPr="00433A60">
        <w:rPr>
          <w:rFonts w:eastAsia="宋体"/>
          <w:lang w:eastAsia="zh-CN"/>
        </w:rPr>
        <w:t>38</w:t>
      </w:r>
      <w:r w:rsidRPr="00433A60">
        <w:rPr>
          <w:rFonts w:eastAsia="宋体" w:hint="eastAsia"/>
          <w:lang w:eastAsia="zh-CN"/>
        </w:rPr>
        <w:t>]</w:t>
      </w:r>
      <w:r w:rsidRPr="00433A60">
        <w:rPr>
          <w:rFonts w:eastAsia="宋体"/>
          <w:lang w:eastAsia="ko-KR"/>
        </w:rPr>
        <w:t>.</w:t>
      </w:r>
    </w:p>
    <w:p w14:paraId="6049B89C" w14:textId="77777777" w:rsidR="00BF364B" w:rsidRPr="00433A60" w:rsidRDefault="00BF364B" w:rsidP="00BF364B">
      <w:pPr>
        <w:overflowPunct w:val="0"/>
        <w:autoSpaceDE w:val="0"/>
        <w:autoSpaceDN w:val="0"/>
        <w:adjustRightInd w:val="0"/>
        <w:textAlignment w:val="baseline"/>
        <w:rPr>
          <w:rFonts w:eastAsia="宋体"/>
          <w:lang w:eastAsia="zh-CN"/>
        </w:rPr>
      </w:pPr>
      <w:bookmarkStart w:id="58" w:name="_Hlk43279050"/>
      <w:r w:rsidRPr="00433A60">
        <w:rPr>
          <w:rFonts w:eastAsia="宋体" w:cs="Arial"/>
          <w:lang w:eastAsia="ko-KR"/>
        </w:rPr>
        <w:t xml:space="preserve">In case of RRC Re-establishment, the old NG-RAN may include the </w:t>
      </w:r>
      <w:r w:rsidRPr="00433A60">
        <w:rPr>
          <w:rFonts w:eastAsia="宋体" w:cs="Arial"/>
          <w:i/>
          <w:lang w:eastAsia="ko-KR"/>
        </w:rPr>
        <w:t>UE History Information</w:t>
      </w:r>
      <w:r w:rsidRPr="00433A60">
        <w:rPr>
          <w:rFonts w:eastAsia="宋体" w:cs="Arial"/>
          <w:lang w:eastAsia="ko-KR"/>
        </w:rPr>
        <w:t xml:space="preserve"> IE or the</w:t>
      </w:r>
      <w:r w:rsidRPr="00433A60">
        <w:rPr>
          <w:rFonts w:eastAsia="宋体" w:cs="Arial"/>
          <w:i/>
          <w:lang w:eastAsia="ko-KR"/>
        </w:rPr>
        <w:t xml:space="preserve"> UE History Information from the UE</w:t>
      </w:r>
      <w:r w:rsidRPr="00433A60">
        <w:rPr>
          <w:rFonts w:eastAsia="宋体" w:cs="Arial"/>
          <w:lang w:eastAsia="ko-KR"/>
        </w:rPr>
        <w:t xml:space="preserve"> IE in the </w:t>
      </w:r>
      <w:r w:rsidRPr="00433A60">
        <w:rPr>
          <w:rFonts w:eastAsia="宋体"/>
          <w:lang w:eastAsia="ko-KR"/>
        </w:rPr>
        <w:t>RETRIEVE UE CONTEXT RESPONSE message.</w:t>
      </w:r>
      <w:r w:rsidRPr="00433A60">
        <w:rPr>
          <w:rFonts w:eastAsia="宋体" w:cs="Arial"/>
          <w:lang w:eastAsia="ko-KR"/>
        </w:rPr>
        <w:t xml:space="preserve"> Upon reception of the </w:t>
      </w:r>
      <w:r w:rsidRPr="00433A60">
        <w:rPr>
          <w:rFonts w:eastAsia="宋体" w:cs="Arial"/>
          <w:i/>
          <w:lang w:eastAsia="ko-KR"/>
        </w:rPr>
        <w:t>UE History Information</w:t>
      </w:r>
      <w:r w:rsidRPr="00433A60">
        <w:rPr>
          <w:rFonts w:eastAsia="宋体" w:cs="Arial"/>
          <w:lang w:eastAsia="ko-KR"/>
        </w:rPr>
        <w:t xml:space="preserve"> IE or the</w:t>
      </w:r>
      <w:r w:rsidRPr="00433A60">
        <w:rPr>
          <w:rFonts w:eastAsia="宋体" w:cs="Arial"/>
          <w:i/>
          <w:lang w:eastAsia="ko-KR"/>
        </w:rPr>
        <w:t xml:space="preserve"> UE History Information from the UE</w:t>
      </w:r>
      <w:r w:rsidRPr="00433A60">
        <w:rPr>
          <w:rFonts w:eastAsia="宋体" w:cs="Arial"/>
          <w:lang w:eastAsia="ko-KR"/>
        </w:rPr>
        <w:t xml:space="preserve"> IE in the </w:t>
      </w:r>
      <w:r w:rsidRPr="00433A60">
        <w:rPr>
          <w:rFonts w:eastAsia="宋体"/>
          <w:lang w:eastAsia="ko-KR"/>
        </w:rPr>
        <w:t>RETRIEVE UE CONTEXT RESPONSE</w:t>
      </w:r>
      <w:r w:rsidRPr="00433A60">
        <w:rPr>
          <w:rFonts w:eastAsia="宋体" w:cs="Arial"/>
          <w:lang w:eastAsia="ko-KR"/>
        </w:rPr>
        <w:t xml:space="preserve"> message, the new </w:t>
      </w:r>
      <w:r w:rsidRPr="00433A60">
        <w:rPr>
          <w:rFonts w:eastAsia="宋体" w:cs="Arial" w:hint="eastAsia"/>
          <w:lang w:eastAsia="zh-CN"/>
        </w:rPr>
        <w:t>NG-RAN node</w:t>
      </w:r>
      <w:r w:rsidRPr="00433A60">
        <w:rPr>
          <w:rFonts w:eastAsia="宋体" w:cs="Arial"/>
          <w:lang w:eastAsia="ko-KR"/>
        </w:rPr>
        <w:t xml:space="preserve"> shall, if supported, store the collected information and use it for future handover preparations.</w:t>
      </w:r>
    </w:p>
    <w:bookmarkEnd w:id="58"/>
    <w:p w14:paraId="073C2F5D" w14:textId="77777777" w:rsidR="00BF364B" w:rsidRDefault="00BF364B" w:rsidP="00BF364B">
      <w:pPr>
        <w:overflowPunct w:val="0"/>
        <w:autoSpaceDE w:val="0"/>
        <w:autoSpaceDN w:val="0"/>
        <w:adjustRightInd w:val="0"/>
        <w:textAlignment w:val="baseline"/>
        <w:rPr>
          <w:ins w:id="59" w:author="Rapporteur" w:date="2022-03-08T08:34:00Z"/>
          <w:rFonts w:eastAsia="宋体" w:hint="eastAsia"/>
          <w:lang w:eastAsia="zh-CN"/>
        </w:rPr>
      </w:pPr>
      <w:r w:rsidRPr="00433A60">
        <w:rPr>
          <w:rFonts w:eastAsia="宋体"/>
          <w:lang w:eastAsia="ko-KR"/>
        </w:rPr>
        <w:t xml:space="preserve">If the </w:t>
      </w:r>
      <w:r w:rsidRPr="00433A60">
        <w:rPr>
          <w:rFonts w:eastAsia="宋体" w:cs="Arial"/>
          <w:i/>
          <w:lang w:eastAsia="ko-KR"/>
        </w:rPr>
        <w:t xml:space="preserve">UE </w:t>
      </w:r>
      <w:r w:rsidRPr="00433A60">
        <w:rPr>
          <w:rFonts w:eastAsia="宋体" w:cs="Arial" w:hint="eastAsia"/>
          <w:i/>
          <w:lang w:eastAsia="zh-CN"/>
        </w:rPr>
        <w:t xml:space="preserve">Radio </w:t>
      </w:r>
      <w:r w:rsidRPr="00433A60">
        <w:rPr>
          <w:rFonts w:eastAsia="宋体" w:cs="Arial"/>
          <w:i/>
          <w:lang w:eastAsia="ko-KR"/>
        </w:rPr>
        <w:t xml:space="preserve">Capability ID </w:t>
      </w:r>
      <w:r w:rsidRPr="00433A60">
        <w:rPr>
          <w:rFonts w:eastAsia="宋体"/>
          <w:lang w:eastAsia="zh-CN"/>
        </w:rPr>
        <w:t xml:space="preserve">IE is </w:t>
      </w:r>
      <w:r w:rsidRPr="00433A60">
        <w:rPr>
          <w:rFonts w:eastAsia="宋体"/>
          <w:lang w:eastAsia="ko-KR"/>
        </w:rPr>
        <w:t xml:space="preserve">contained in the RETRIEVE UE CONTEXT RESPONSE message, the </w:t>
      </w:r>
      <w:r w:rsidRPr="00433A60">
        <w:rPr>
          <w:rFonts w:eastAsia="宋体" w:hint="eastAsia"/>
          <w:lang w:eastAsia="zh-CN"/>
        </w:rPr>
        <w:t>new</w:t>
      </w:r>
      <w:r w:rsidRPr="00433A60">
        <w:rPr>
          <w:rFonts w:eastAsia="宋体"/>
          <w:lang w:eastAsia="ko-KR"/>
        </w:rPr>
        <w:t xml:space="preserve"> NG- RAN node shall</w:t>
      </w:r>
      <w:r w:rsidRPr="00433A60">
        <w:rPr>
          <w:rFonts w:eastAsia="宋体" w:hint="eastAsia"/>
          <w:lang w:eastAsia="zh-CN"/>
        </w:rPr>
        <w:t>, if supported</w:t>
      </w:r>
      <w:r w:rsidRPr="00433A60">
        <w:rPr>
          <w:rFonts w:eastAsia="宋体"/>
          <w:lang w:eastAsia="ko-KR"/>
        </w:rPr>
        <w:t xml:space="preserve"> store this information </w:t>
      </w:r>
      <w:r w:rsidRPr="00433A60">
        <w:rPr>
          <w:rFonts w:eastAsia="宋体" w:hint="eastAsia"/>
          <w:lang w:eastAsia="zh-CN"/>
        </w:rPr>
        <w:t xml:space="preserve">in the UE context </w:t>
      </w:r>
      <w:r w:rsidRPr="00433A60">
        <w:rPr>
          <w:rFonts w:eastAsia="宋体"/>
          <w:lang w:eastAsia="ko-KR"/>
        </w:rPr>
        <w:t xml:space="preserve">and use </w:t>
      </w:r>
      <w:r w:rsidRPr="00433A60">
        <w:rPr>
          <w:rFonts w:eastAsia="宋体" w:hint="eastAsia"/>
          <w:lang w:eastAsia="zh-CN"/>
        </w:rPr>
        <w:t>it</w:t>
      </w:r>
      <w:r w:rsidRPr="00433A60">
        <w:rPr>
          <w:rFonts w:eastAsia="宋体"/>
          <w:lang w:eastAsia="ko-KR"/>
        </w:rPr>
        <w:t xml:space="preserve"> </w:t>
      </w:r>
      <w:r w:rsidRPr="00433A60">
        <w:rPr>
          <w:rFonts w:eastAsia="宋体" w:hint="eastAsia"/>
          <w:lang w:eastAsia="zh-CN"/>
        </w:rPr>
        <w:t>as defined in TS 23.501</w:t>
      </w:r>
      <w:r w:rsidRPr="00433A60">
        <w:rPr>
          <w:rFonts w:eastAsia="宋体"/>
          <w:lang w:eastAsia="zh-CN"/>
        </w:rPr>
        <w:t xml:space="preserve"> </w:t>
      </w:r>
      <w:r w:rsidRPr="00433A60">
        <w:rPr>
          <w:rFonts w:eastAsia="宋体" w:hint="eastAsia"/>
          <w:lang w:eastAsia="zh-CN"/>
        </w:rPr>
        <w:t>[7] and TS 23.502 [13]</w:t>
      </w:r>
      <w:r w:rsidRPr="00433A60">
        <w:rPr>
          <w:rFonts w:eastAsia="宋体"/>
          <w:lang w:eastAsia="ko-KR"/>
        </w:rPr>
        <w:t>.</w:t>
      </w:r>
    </w:p>
    <w:p w14:paraId="0F2CBCCE" w14:textId="77777777" w:rsidR="00C85164" w:rsidRPr="00C85164" w:rsidRDefault="00C85164" w:rsidP="00C85164">
      <w:pPr>
        <w:pStyle w:val="FirstChange"/>
        <w:jc w:val="left"/>
        <w:rPr>
          <w:ins w:id="60" w:author="Rapporteur" w:date="2022-03-08T08:34:00Z"/>
          <w:color w:val="auto"/>
        </w:rPr>
      </w:pPr>
      <w:ins w:id="61" w:author="Rapporteur" w:date="2022-03-08T08:34:00Z">
        <w:r w:rsidRPr="00C85164">
          <w:rPr>
            <w:rFonts w:eastAsia="宋体" w:hint="eastAsia"/>
            <w:color w:val="auto"/>
            <w:lang w:eastAsia="ko-KR"/>
          </w:rPr>
          <w:t xml:space="preserve">If the </w:t>
        </w:r>
        <w:r w:rsidRPr="00C85164">
          <w:rPr>
            <w:rFonts w:eastAsia="宋体" w:hint="eastAsia"/>
            <w:i/>
            <w:color w:val="auto"/>
            <w:lang w:eastAsia="ko-KR"/>
          </w:rPr>
          <w:t>P</w:t>
        </w:r>
        <w:r w:rsidRPr="00C85164">
          <w:rPr>
            <w:rFonts w:eastAsia="宋体"/>
            <w:i/>
            <w:color w:val="auto"/>
            <w:lang w:eastAsia="ko-KR"/>
          </w:rPr>
          <w:t>ositioning Information</w:t>
        </w:r>
        <w:r w:rsidRPr="00C85164">
          <w:rPr>
            <w:rFonts w:eastAsia="宋体" w:hint="eastAsia"/>
            <w:color w:val="auto"/>
            <w:lang w:eastAsia="zh-CN"/>
          </w:rPr>
          <w:t xml:space="preserve"> IE is contained in the </w:t>
        </w:r>
        <w:r w:rsidRPr="00C85164">
          <w:rPr>
            <w:rFonts w:eastAsia="宋体"/>
            <w:color w:val="auto"/>
            <w:lang w:eastAsia="ko-KR"/>
          </w:rPr>
          <w:t>RETRIEVE UE CONTEXT RESPONSE message,</w:t>
        </w:r>
        <w:r w:rsidRPr="00C85164">
          <w:rPr>
            <w:rFonts w:eastAsia="宋体" w:hint="eastAsia"/>
            <w:color w:val="auto"/>
            <w:lang w:eastAsia="zh-CN"/>
          </w:rPr>
          <w:t xml:space="preserve"> the new NG-RAN node shall, if supported, take it into account to allocate proper SRS </w:t>
        </w:r>
        <w:r w:rsidRPr="00C85164">
          <w:rPr>
            <w:rFonts w:eastAsia="宋体"/>
            <w:color w:val="auto"/>
            <w:lang w:eastAsia="zh-CN"/>
          </w:rPr>
          <w:t>resources</w:t>
        </w:r>
        <w:r w:rsidRPr="00C85164">
          <w:rPr>
            <w:rFonts w:eastAsia="宋体" w:hint="eastAsia"/>
            <w:color w:val="auto"/>
            <w:lang w:eastAsia="zh-CN"/>
          </w:rPr>
          <w:t xml:space="preserve"> and make corresponding response to LMF when positioning a UE.</w:t>
        </w:r>
      </w:ins>
    </w:p>
    <w:p w14:paraId="3F53DC07" w14:textId="77777777" w:rsidR="00C85164" w:rsidRPr="00C85164" w:rsidRDefault="00C85164" w:rsidP="00BF364B">
      <w:pPr>
        <w:overflowPunct w:val="0"/>
        <w:autoSpaceDE w:val="0"/>
        <w:autoSpaceDN w:val="0"/>
        <w:adjustRightInd w:val="0"/>
        <w:textAlignment w:val="baseline"/>
        <w:rPr>
          <w:rFonts w:eastAsia="宋体" w:hint="eastAsia"/>
          <w:lang w:eastAsia="zh-CN"/>
        </w:rPr>
      </w:pPr>
    </w:p>
    <w:p w14:paraId="6D8705C8" w14:textId="77777777" w:rsidR="009E6269" w:rsidRDefault="009E6269" w:rsidP="009E626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FF5C12A" w14:textId="77777777" w:rsidR="009E6269" w:rsidRPr="00AC10FC" w:rsidRDefault="009E6269" w:rsidP="009E6269">
      <w:pPr>
        <w:pStyle w:val="PL"/>
        <w:rPr>
          <w:noProof w:val="0"/>
        </w:rPr>
      </w:pPr>
    </w:p>
    <w:p w14:paraId="2A850351" w14:textId="77777777" w:rsidR="001D215A" w:rsidRPr="001D215A" w:rsidRDefault="001D215A" w:rsidP="001D215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2" w:name="_Toc20955249"/>
      <w:bookmarkStart w:id="63" w:name="_Toc29991446"/>
      <w:bookmarkStart w:id="64" w:name="_Toc36555846"/>
      <w:bookmarkStart w:id="65" w:name="_Toc44497566"/>
      <w:bookmarkStart w:id="66" w:name="_Toc45107954"/>
      <w:bookmarkStart w:id="67" w:name="_Toc45901574"/>
      <w:bookmarkStart w:id="68" w:name="_Toc51850653"/>
      <w:bookmarkStart w:id="69" w:name="_Toc56693656"/>
      <w:bookmarkStart w:id="70" w:name="_Toc64447199"/>
      <w:bookmarkStart w:id="71" w:name="_Toc66286693"/>
      <w:bookmarkStart w:id="72" w:name="_Toc74151388"/>
      <w:bookmarkStart w:id="73" w:name="_Toc88653860"/>
      <w:r w:rsidRPr="001D215A">
        <w:rPr>
          <w:rFonts w:ascii="Arial" w:eastAsia="宋体" w:hAnsi="Arial"/>
          <w:sz w:val="24"/>
          <w:lang w:eastAsia="ko-KR"/>
        </w:rPr>
        <w:t>9.2.1.13</w:t>
      </w:r>
      <w:r w:rsidRPr="001D215A">
        <w:rPr>
          <w:rFonts w:ascii="Arial" w:eastAsia="宋体" w:hAnsi="Arial"/>
          <w:sz w:val="24"/>
          <w:lang w:eastAsia="ko-KR"/>
        </w:rPr>
        <w:tab/>
        <w:t>UE Context Information – Retrieve UE Context Response</w:t>
      </w:r>
      <w:bookmarkEnd w:id="62"/>
      <w:bookmarkEnd w:id="63"/>
      <w:bookmarkEnd w:id="64"/>
      <w:bookmarkEnd w:id="65"/>
      <w:bookmarkEnd w:id="66"/>
      <w:bookmarkEnd w:id="67"/>
      <w:bookmarkEnd w:id="68"/>
      <w:bookmarkEnd w:id="69"/>
      <w:bookmarkEnd w:id="70"/>
      <w:bookmarkEnd w:id="71"/>
      <w:bookmarkEnd w:id="72"/>
      <w:bookmarkEnd w:id="73"/>
    </w:p>
    <w:p w14:paraId="4BDCF8EA" w14:textId="77777777" w:rsidR="001D215A" w:rsidRPr="001D215A" w:rsidRDefault="001D215A" w:rsidP="001D215A">
      <w:pPr>
        <w:overflowPunct w:val="0"/>
        <w:autoSpaceDE w:val="0"/>
        <w:autoSpaceDN w:val="0"/>
        <w:adjustRightInd w:val="0"/>
        <w:textAlignment w:val="baseline"/>
        <w:rPr>
          <w:rFonts w:eastAsia="宋体"/>
          <w:lang w:eastAsia="ko-KR"/>
        </w:rPr>
      </w:pPr>
      <w:r w:rsidRPr="001D215A">
        <w:rPr>
          <w:rFonts w:eastAsia="宋体"/>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1D215A" w:rsidRPr="001D215A" w14:paraId="385E3F0F" w14:textId="77777777" w:rsidTr="00520886">
        <w:tc>
          <w:tcPr>
            <w:tcW w:w="1951" w:type="dxa"/>
          </w:tcPr>
          <w:p w14:paraId="77461593"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lastRenderedPageBreak/>
              <w:t>IE/Group Name</w:t>
            </w:r>
          </w:p>
        </w:tc>
        <w:tc>
          <w:tcPr>
            <w:tcW w:w="1080" w:type="dxa"/>
          </w:tcPr>
          <w:p w14:paraId="56B6B02C"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t>Presence</w:t>
            </w:r>
          </w:p>
        </w:tc>
        <w:tc>
          <w:tcPr>
            <w:tcW w:w="1046" w:type="dxa"/>
          </w:tcPr>
          <w:p w14:paraId="399166EB"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t>Range</w:t>
            </w:r>
          </w:p>
        </w:tc>
        <w:tc>
          <w:tcPr>
            <w:tcW w:w="1560" w:type="dxa"/>
          </w:tcPr>
          <w:p w14:paraId="1A262488"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t>IE type and reference</w:t>
            </w:r>
          </w:p>
        </w:tc>
        <w:tc>
          <w:tcPr>
            <w:tcW w:w="2268" w:type="dxa"/>
          </w:tcPr>
          <w:p w14:paraId="4454431B"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t>Semantics description</w:t>
            </w:r>
          </w:p>
        </w:tc>
        <w:tc>
          <w:tcPr>
            <w:tcW w:w="1134" w:type="dxa"/>
          </w:tcPr>
          <w:p w14:paraId="6F9F4A82"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t>Criticality</w:t>
            </w:r>
          </w:p>
        </w:tc>
        <w:tc>
          <w:tcPr>
            <w:tcW w:w="1134" w:type="dxa"/>
          </w:tcPr>
          <w:p w14:paraId="4CFA460D"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b/>
                <w:sz w:val="18"/>
                <w:lang w:eastAsia="ja-JP"/>
              </w:rPr>
            </w:pPr>
            <w:r w:rsidRPr="001D215A">
              <w:rPr>
                <w:rFonts w:ascii="Arial" w:eastAsia="宋体" w:hAnsi="Arial"/>
                <w:b/>
                <w:sz w:val="18"/>
                <w:lang w:eastAsia="ja-JP"/>
              </w:rPr>
              <w:t>Assigned Criticality</w:t>
            </w:r>
          </w:p>
        </w:tc>
      </w:tr>
      <w:tr w:rsidR="001D215A" w:rsidRPr="001D215A" w14:paraId="017C9FCC" w14:textId="77777777" w:rsidTr="00520886">
        <w:tc>
          <w:tcPr>
            <w:tcW w:w="1951" w:type="dxa"/>
            <w:tcBorders>
              <w:top w:val="single" w:sz="4" w:space="0" w:color="auto"/>
              <w:left w:val="single" w:sz="4" w:space="0" w:color="auto"/>
              <w:bottom w:val="single" w:sz="4" w:space="0" w:color="auto"/>
              <w:right w:val="single" w:sz="4" w:space="0" w:color="auto"/>
            </w:tcBorders>
          </w:tcPr>
          <w:p w14:paraId="12A5F03A"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02FDA961"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857AC94"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848867"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AMF UE NGAP ID</w:t>
            </w:r>
          </w:p>
          <w:p w14:paraId="1571B1B6"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45BB41D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BDAEF0A"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11231B"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5BDE46F4" w14:textId="77777777" w:rsidTr="00520886">
        <w:tc>
          <w:tcPr>
            <w:tcW w:w="1951" w:type="dxa"/>
            <w:tcBorders>
              <w:top w:val="single" w:sz="4" w:space="0" w:color="auto"/>
              <w:left w:val="single" w:sz="4" w:space="0" w:color="auto"/>
              <w:bottom w:val="single" w:sz="4" w:space="0" w:color="auto"/>
              <w:right w:val="single" w:sz="4" w:space="0" w:color="auto"/>
            </w:tcBorders>
          </w:tcPr>
          <w:p w14:paraId="250B188C"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5B9789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27552ED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F38DE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CP Transport Layer Information</w:t>
            </w:r>
          </w:p>
          <w:p w14:paraId="5F97CAE8"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5D500703"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ko-KR"/>
              </w:rPr>
            </w:pPr>
            <w:r w:rsidRPr="001D215A">
              <w:rPr>
                <w:rFonts w:ascii="Arial" w:eastAsia="宋体" w:hAnsi="Arial"/>
                <w:sz w:val="18"/>
                <w:lang w:eastAsia="ko-KR"/>
              </w:rPr>
              <w:t>This IE indicates the AMF’s IP address of the SCTP association used at the source NG-C interface instance.</w:t>
            </w:r>
          </w:p>
          <w:p w14:paraId="6229EB0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hint="eastAsia"/>
                <w:sz w:val="18"/>
                <w:lang w:eastAsia="zh-CN"/>
              </w:rPr>
              <w:t>Note:</w:t>
            </w:r>
            <w:r w:rsidRPr="001D215A">
              <w:rPr>
                <w:rFonts w:ascii="Arial" w:eastAsia="宋体" w:hAnsi="Arial"/>
                <w:sz w:val="18"/>
                <w:lang w:eastAsia="zh-CN"/>
              </w:rPr>
              <w:t xml:space="preserve"> If no UE TNLA binding exists at the source NG-RAN node, the source NG-RAN node indicates the TNL </w:t>
            </w:r>
            <w:r w:rsidRPr="001D215A">
              <w:rPr>
                <w:rFonts w:ascii="Arial" w:eastAsia="宋体" w:hAnsi="Arial" w:hint="eastAsia"/>
                <w:sz w:val="18"/>
                <w:lang w:eastAsia="zh-CN"/>
              </w:rPr>
              <w:t xml:space="preserve">association </w:t>
            </w:r>
            <w:r w:rsidRPr="001D215A">
              <w:rPr>
                <w:rFonts w:ascii="Arial" w:eastAsia="宋体" w:hAnsi="Arial"/>
                <w:sz w:val="18"/>
                <w:lang w:eastAsia="zh-CN"/>
              </w:rPr>
              <w:t>address it would have selected if it would have had to create a UE TNLA binding</w:t>
            </w:r>
            <w:r w:rsidRPr="001D215A">
              <w:rPr>
                <w:rFonts w:ascii="Arial" w:eastAsia="宋体"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2A9627"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ko-KR"/>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F46DC"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1D215A" w:rsidRPr="001D215A" w14:paraId="6DA4D58E" w14:textId="77777777" w:rsidTr="00520886">
        <w:tc>
          <w:tcPr>
            <w:tcW w:w="1951" w:type="dxa"/>
            <w:tcBorders>
              <w:top w:val="single" w:sz="4" w:space="0" w:color="auto"/>
              <w:left w:val="single" w:sz="4" w:space="0" w:color="auto"/>
              <w:bottom w:val="single" w:sz="4" w:space="0" w:color="auto"/>
              <w:right w:val="single" w:sz="4" w:space="0" w:color="auto"/>
            </w:tcBorders>
          </w:tcPr>
          <w:p w14:paraId="7954E118"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ko-KR"/>
              </w:rPr>
            </w:pPr>
            <w:r w:rsidRPr="001D215A">
              <w:rPr>
                <w:rFonts w:ascii="Arial" w:eastAsia="宋体"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84C497C"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ko-KR"/>
              </w:rPr>
            </w:pPr>
            <w:r w:rsidRPr="001D215A">
              <w:rPr>
                <w:rFonts w:ascii="Arial" w:eastAsia="宋体"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31ABE5F3"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A17531"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0F19B172"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7B91151"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ko-KR"/>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DA4564"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1D215A" w:rsidRPr="001D215A" w14:paraId="368D3C22" w14:textId="77777777" w:rsidTr="00520886">
        <w:tc>
          <w:tcPr>
            <w:tcW w:w="1951" w:type="dxa"/>
            <w:tcBorders>
              <w:top w:val="single" w:sz="4" w:space="0" w:color="auto"/>
              <w:left w:val="single" w:sz="4" w:space="0" w:color="auto"/>
              <w:bottom w:val="single" w:sz="4" w:space="0" w:color="auto"/>
              <w:right w:val="single" w:sz="4" w:space="0" w:color="auto"/>
            </w:tcBorders>
          </w:tcPr>
          <w:p w14:paraId="67A1ACA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06A9868"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46597A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780BFB"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10707101"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ABFE84"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4FEEEA"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574CEBF6" w14:textId="77777777" w:rsidTr="00520886">
        <w:tc>
          <w:tcPr>
            <w:tcW w:w="1951" w:type="dxa"/>
            <w:tcBorders>
              <w:top w:val="single" w:sz="4" w:space="0" w:color="auto"/>
              <w:left w:val="single" w:sz="4" w:space="0" w:color="auto"/>
              <w:bottom w:val="single" w:sz="4" w:space="0" w:color="auto"/>
              <w:right w:val="single" w:sz="4" w:space="0" w:color="auto"/>
            </w:tcBorders>
          </w:tcPr>
          <w:p w14:paraId="6348B5D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77761DD3"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963247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B7B740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0A1FE9B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5701C2"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EB19E2"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42574D4A" w14:textId="77777777" w:rsidTr="00520886">
        <w:tc>
          <w:tcPr>
            <w:tcW w:w="1951" w:type="dxa"/>
            <w:tcBorders>
              <w:top w:val="single" w:sz="4" w:space="0" w:color="auto"/>
              <w:left w:val="single" w:sz="4" w:space="0" w:color="auto"/>
              <w:bottom w:val="single" w:sz="4" w:space="0" w:color="auto"/>
              <w:right w:val="single" w:sz="4" w:space="0" w:color="auto"/>
            </w:tcBorders>
          </w:tcPr>
          <w:p w14:paraId="3D0515C2"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bookmarkStart w:id="74" w:name="_Hlk508046299"/>
            <w:r w:rsidRPr="001D215A">
              <w:rPr>
                <w:rFonts w:ascii="Arial" w:eastAsia="宋体" w:hAnsi="Arial"/>
                <w:sz w:val="18"/>
                <w:lang w:eastAsia="ja-JP"/>
              </w:rPr>
              <w:t xml:space="preserve">PDU Session Resources To </w:t>
            </w:r>
            <w:r w:rsidRPr="001D215A">
              <w:rPr>
                <w:rFonts w:ascii="Arial" w:eastAsia="MS Mincho" w:hAnsi="Arial"/>
                <w:sz w:val="18"/>
                <w:lang w:eastAsia="ja-JP"/>
              </w:rPr>
              <w:t>B</w:t>
            </w:r>
            <w:r w:rsidRPr="001D215A">
              <w:rPr>
                <w:rFonts w:ascii="Arial" w:eastAsia="宋体" w:hAnsi="Arial"/>
                <w:sz w:val="18"/>
                <w:lang w:eastAsia="ja-JP"/>
              </w:rPr>
              <w:t>e Setup List</w:t>
            </w:r>
            <w:bookmarkEnd w:id="74"/>
          </w:p>
        </w:tc>
        <w:tc>
          <w:tcPr>
            <w:tcW w:w="1080" w:type="dxa"/>
            <w:tcBorders>
              <w:top w:val="single" w:sz="4" w:space="0" w:color="auto"/>
              <w:left w:val="single" w:sz="4" w:space="0" w:color="auto"/>
              <w:bottom w:val="single" w:sz="4" w:space="0" w:color="auto"/>
              <w:right w:val="single" w:sz="4" w:space="0" w:color="auto"/>
            </w:tcBorders>
          </w:tcPr>
          <w:p w14:paraId="072081B5"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51CA226"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85316B"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2EC5B6C1"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00DEA1"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69C27F"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049E8A76" w14:textId="77777777" w:rsidTr="00520886">
        <w:tc>
          <w:tcPr>
            <w:tcW w:w="1951" w:type="dxa"/>
            <w:tcBorders>
              <w:top w:val="single" w:sz="4" w:space="0" w:color="auto"/>
              <w:left w:val="single" w:sz="4" w:space="0" w:color="auto"/>
              <w:bottom w:val="single" w:sz="4" w:space="0" w:color="auto"/>
              <w:right w:val="single" w:sz="4" w:space="0" w:color="auto"/>
            </w:tcBorders>
          </w:tcPr>
          <w:p w14:paraId="2A3CF0D7"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EF04397"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25DEFB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8C3177A"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7F6879C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zh-CN"/>
              </w:rPr>
            </w:pPr>
            <w:r w:rsidRPr="001D215A">
              <w:rPr>
                <w:rFonts w:ascii="Arial" w:eastAsia="宋体" w:hAnsi="Arial"/>
                <w:sz w:val="18"/>
                <w:lang w:eastAsia="ja-JP"/>
              </w:rPr>
              <w:t xml:space="preserve">Includes the </w:t>
            </w:r>
            <w:proofErr w:type="spellStart"/>
            <w:r w:rsidRPr="001D215A">
              <w:rPr>
                <w:rFonts w:ascii="Arial" w:eastAsia="宋体" w:hAnsi="Arial"/>
                <w:i/>
                <w:sz w:val="18"/>
                <w:lang w:eastAsia="ja-JP"/>
              </w:rPr>
              <w:t>HandoverPreparationInformation</w:t>
            </w:r>
            <w:proofErr w:type="spellEnd"/>
            <w:r w:rsidRPr="001D215A">
              <w:rPr>
                <w:rFonts w:ascii="Arial" w:eastAsia="宋体" w:hAnsi="Arial"/>
                <w:sz w:val="18"/>
                <w:lang w:eastAsia="ja-JP"/>
              </w:rPr>
              <w:t xml:space="preserve"> message as defined in subclause 11.2.2 of TS 38.331[10]</w:t>
            </w:r>
            <w:r w:rsidRPr="001D215A">
              <w:rPr>
                <w:rFonts w:ascii="Arial" w:eastAsia="宋体" w:hAnsi="Arial" w:hint="eastAsia"/>
                <w:sz w:val="18"/>
                <w:lang w:eastAsia="zh-CN"/>
              </w:rPr>
              <w:t xml:space="preserve"> if the old and new serving </w:t>
            </w:r>
            <w:r w:rsidRPr="001D215A">
              <w:rPr>
                <w:rFonts w:ascii="Arial" w:eastAsia="宋体" w:hAnsi="Arial"/>
                <w:sz w:val="18"/>
                <w:lang w:eastAsia="zh-CN"/>
              </w:rPr>
              <w:t xml:space="preserve">NG-RAN </w:t>
            </w:r>
            <w:r w:rsidRPr="001D215A">
              <w:rPr>
                <w:rFonts w:ascii="Arial" w:eastAsia="宋体" w:hAnsi="Arial" w:hint="eastAsia"/>
                <w:sz w:val="18"/>
                <w:lang w:eastAsia="zh-CN"/>
              </w:rPr>
              <w:t>nodes are gNB</w:t>
            </w:r>
            <w:r w:rsidRPr="001D215A">
              <w:rPr>
                <w:rFonts w:ascii="Arial" w:eastAsia="宋体" w:hAnsi="Arial"/>
                <w:sz w:val="18"/>
                <w:lang w:eastAsia="zh-CN"/>
              </w:rPr>
              <w:t>s.</w:t>
            </w:r>
          </w:p>
          <w:p w14:paraId="66150562"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 xml:space="preserve">Includes either the </w:t>
            </w:r>
            <w:proofErr w:type="spellStart"/>
            <w:r w:rsidRPr="001D215A">
              <w:rPr>
                <w:rFonts w:ascii="Arial" w:eastAsia="宋体" w:hAnsi="Arial"/>
                <w:i/>
                <w:sz w:val="18"/>
                <w:lang w:eastAsia="ja-JP"/>
              </w:rPr>
              <w:t>HandoverPreparationInformation</w:t>
            </w:r>
            <w:proofErr w:type="spellEnd"/>
            <w:r w:rsidRPr="001D215A">
              <w:rPr>
                <w:rFonts w:ascii="Arial" w:eastAsia="宋体" w:hAnsi="Arial"/>
                <w:sz w:val="18"/>
                <w:lang w:eastAsia="ja-JP"/>
              </w:rPr>
              <w:t xml:space="preserve"> message as defined in subclause 10.2.2 of TS 36.331 [14] or the </w:t>
            </w:r>
            <w:proofErr w:type="spellStart"/>
            <w:r w:rsidRPr="001D215A">
              <w:rPr>
                <w:rFonts w:ascii="Arial" w:eastAsia="宋体" w:hAnsi="Arial"/>
                <w:i/>
                <w:sz w:val="18"/>
                <w:lang w:eastAsia="ja-JP"/>
              </w:rPr>
              <w:t>HandoverPreparationInformation</w:t>
            </w:r>
            <w:proofErr w:type="spellEnd"/>
            <w:r w:rsidRPr="001D215A">
              <w:rPr>
                <w:rFonts w:ascii="Arial" w:eastAsia="宋体" w:hAnsi="Arial"/>
                <w:i/>
                <w:sz w:val="18"/>
                <w:lang w:eastAsia="ja-JP"/>
              </w:rPr>
              <w:t>-NB</w:t>
            </w:r>
            <w:r w:rsidRPr="001D215A">
              <w:rPr>
                <w:rFonts w:ascii="Arial" w:eastAsia="宋体" w:hAnsi="Arial"/>
                <w:sz w:val="18"/>
                <w:lang w:eastAsia="ja-JP"/>
              </w:rPr>
              <w:t xml:space="preserve"> message as defined in subclause 10.6.2 of TS 36.331 [14]</w:t>
            </w:r>
            <w:r w:rsidRPr="001D215A">
              <w:rPr>
                <w:rFonts w:ascii="Arial" w:eastAsia="宋体" w:hAnsi="Arial"/>
                <w:sz w:val="18"/>
                <w:lang w:eastAsia="zh-CN"/>
              </w:rPr>
              <w:t>,</w:t>
            </w:r>
            <w:r w:rsidRPr="001D215A">
              <w:rPr>
                <w:rFonts w:ascii="Arial" w:eastAsia="宋体" w:hAnsi="Arial" w:hint="eastAsia"/>
                <w:sz w:val="18"/>
                <w:lang w:eastAsia="zh-CN"/>
              </w:rPr>
              <w:t xml:space="preserve"> if the old and new serving </w:t>
            </w:r>
            <w:r w:rsidRPr="001D215A">
              <w:rPr>
                <w:rFonts w:ascii="Arial" w:eastAsia="宋体" w:hAnsi="Arial"/>
                <w:sz w:val="18"/>
                <w:lang w:eastAsia="zh-CN"/>
              </w:rPr>
              <w:t xml:space="preserve">NG-RAN </w:t>
            </w:r>
            <w:r w:rsidRPr="001D215A">
              <w:rPr>
                <w:rFonts w:ascii="Arial" w:eastAsia="宋体" w:hAnsi="Arial" w:hint="eastAsia"/>
                <w:sz w:val="18"/>
                <w:lang w:eastAsia="zh-CN"/>
              </w:rPr>
              <w:t xml:space="preserve">nodes are </w:t>
            </w:r>
            <w:proofErr w:type="spellStart"/>
            <w:r w:rsidRPr="001D215A">
              <w:rPr>
                <w:rFonts w:ascii="Arial" w:eastAsia="宋体" w:hAnsi="Arial" w:hint="eastAsia"/>
                <w:sz w:val="18"/>
                <w:lang w:eastAsia="zh-CN"/>
              </w:rPr>
              <w:t>ng-eNB</w:t>
            </w:r>
            <w:r w:rsidRPr="001D215A">
              <w:rPr>
                <w:rFonts w:ascii="Arial" w:eastAsia="宋体" w:hAnsi="Arial"/>
                <w:sz w:val="18"/>
                <w:lang w:eastAsia="zh-CN"/>
              </w:rPr>
              <w:t>s</w:t>
            </w:r>
            <w:proofErr w:type="spellEnd"/>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7C7A0F"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637C25"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644A0BB2" w14:textId="77777777" w:rsidTr="00520886">
        <w:tc>
          <w:tcPr>
            <w:tcW w:w="1951" w:type="dxa"/>
            <w:tcBorders>
              <w:top w:val="single" w:sz="4" w:space="0" w:color="auto"/>
              <w:left w:val="single" w:sz="4" w:space="0" w:color="auto"/>
              <w:bottom w:val="single" w:sz="4" w:space="0" w:color="auto"/>
              <w:right w:val="single" w:sz="4" w:space="0" w:color="auto"/>
            </w:tcBorders>
          </w:tcPr>
          <w:p w14:paraId="51327D73"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903818B"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68D6007"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8A9BEAA"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53045C98"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610F14"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8C66A1"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57CA1D86" w14:textId="77777777" w:rsidTr="00520886">
        <w:tc>
          <w:tcPr>
            <w:tcW w:w="1951" w:type="dxa"/>
            <w:tcBorders>
              <w:top w:val="single" w:sz="4" w:space="0" w:color="auto"/>
              <w:left w:val="single" w:sz="4" w:space="0" w:color="auto"/>
              <w:bottom w:val="single" w:sz="4" w:space="0" w:color="auto"/>
              <w:right w:val="single" w:sz="4" w:space="0" w:color="auto"/>
            </w:tcBorders>
          </w:tcPr>
          <w:p w14:paraId="07AFAA5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927B7E7"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3C71E5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E4C2F6"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B17FD6E"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62494A"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A27E0A"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D215A" w:rsidRPr="001D215A" w14:paraId="0404FD94" w14:textId="77777777" w:rsidTr="00520886">
        <w:tc>
          <w:tcPr>
            <w:tcW w:w="1951" w:type="dxa"/>
            <w:tcBorders>
              <w:top w:val="single" w:sz="4" w:space="0" w:color="auto"/>
              <w:left w:val="single" w:sz="4" w:space="0" w:color="auto"/>
              <w:bottom w:val="single" w:sz="4" w:space="0" w:color="auto"/>
              <w:right w:val="single" w:sz="4" w:space="0" w:color="auto"/>
            </w:tcBorders>
          </w:tcPr>
          <w:p w14:paraId="7FDB79F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1E3D6B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CB13BC4"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4EAFC2"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43B9925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303753"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74091"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sz w:val="18"/>
                <w:lang w:eastAsia="ja-JP"/>
              </w:rPr>
              <w:t>ignore</w:t>
            </w:r>
          </w:p>
        </w:tc>
      </w:tr>
      <w:tr w:rsidR="001D215A" w:rsidRPr="001D215A" w14:paraId="58336192" w14:textId="77777777" w:rsidTr="00520886">
        <w:tc>
          <w:tcPr>
            <w:tcW w:w="1951" w:type="dxa"/>
            <w:tcBorders>
              <w:top w:val="single" w:sz="4" w:space="0" w:color="auto"/>
              <w:left w:val="single" w:sz="4" w:space="0" w:color="auto"/>
              <w:bottom w:val="single" w:sz="4" w:space="0" w:color="auto"/>
              <w:right w:val="single" w:sz="4" w:space="0" w:color="auto"/>
            </w:tcBorders>
          </w:tcPr>
          <w:p w14:paraId="4E80D6D4"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cs="Arial"/>
                <w:sz w:val="18"/>
                <w:szCs w:val="18"/>
                <w:lang w:eastAsia="ja-JP"/>
              </w:rPr>
            </w:pPr>
            <w:bookmarkStart w:id="75" w:name="_Hlk44414392"/>
            <w:r w:rsidRPr="001D215A">
              <w:rPr>
                <w:rFonts w:ascii="Arial" w:eastAsia="宋体" w:hAnsi="Arial"/>
                <w:sz w:val="18"/>
                <w:lang w:eastAsia="ja-JP"/>
              </w:rPr>
              <w:t xml:space="preserve">NR UE </w:t>
            </w:r>
            <w:proofErr w:type="spellStart"/>
            <w:r w:rsidRPr="001D215A">
              <w:rPr>
                <w:rFonts w:ascii="Arial" w:eastAsia="宋体" w:hAnsi="Arial"/>
                <w:sz w:val="18"/>
                <w:lang w:eastAsia="ja-JP"/>
              </w:rPr>
              <w:t>Sidelink</w:t>
            </w:r>
            <w:proofErr w:type="spellEnd"/>
            <w:r w:rsidRPr="001D215A">
              <w:rPr>
                <w:rFonts w:ascii="Arial" w:eastAsia="宋体" w:hAnsi="Arial"/>
                <w:sz w:val="18"/>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FBE6878"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6BA9B30"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E040E0"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1925B34F"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65CA0AF"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A8D4240"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cs="Arial"/>
                <w:snapToGrid w:val="0"/>
                <w:sz w:val="18"/>
                <w:lang w:eastAsia="ko-KR"/>
              </w:rPr>
              <w:t>ignore</w:t>
            </w:r>
          </w:p>
        </w:tc>
      </w:tr>
      <w:bookmarkEnd w:id="75"/>
      <w:tr w:rsidR="001D215A" w:rsidRPr="001D215A" w14:paraId="36A585A4" w14:textId="77777777" w:rsidTr="00520886">
        <w:tc>
          <w:tcPr>
            <w:tcW w:w="1951" w:type="dxa"/>
            <w:tcBorders>
              <w:top w:val="single" w:sz="4" w:space="0" w:color="auto"/>
              <w:left w:val="single" w:sz="4" w:space="0" w:color="auto"/>
              <w:bottom w:val="single" w:sz="4" w:space="0" w:color="auto"/>
              <w:right w:val="single" w:sz="4" w:space="0" w:color="auto"/>
            </w:tcBorders>
          </w:tcPr>
          <w:p w14:paraId="46331374"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D215A">
              <w:rPr>
                <w:rFonts w:ascii="Arial" w:eastAsia="宋体" w:hAnsi="Arial"/>
                <w:sz w:val="18"/>
                <w:lang w:eastAsia="ja-JP"/>
              </w:rPr>
              <w:t xml:space="preserve">LTE UE </w:t>
            </w:r>
            <w:proofErr w:type="spellStart"/>
            <w:r w:rsidRPr="001D215A">
              <w:rPr>
                <w:rFonts w:ascii="Arial" w:eastAsia="宋体" w:hAnsi="Arial"/>
                <w:sz w:val="18"/>
                <w:lang w:eastAsia="ja-JP"/>
              </w:rPr>
              <w:t>Sidelink</w:t>
            </w:r>
            <w:proofErr w:type="spellEnd"/>
            <w:r w:rsidRPr="001D215A">
              <w:rPr>
                <w:rFonts w:ascii="Arial" w:eastAsia="宋体" w:hAnsi="Arial"/>
                <w:sz w:val="18"/>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07E14D2"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FF1814C"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EFA259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D81CC2D"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7782D9DF"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1ED460E"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sz w:val="18"/>
                <w:lang w:eastAsia="ja-JP"/>
              </w:rPr>
            </w:pPr>
            <w:r w:rsidRPr="001D215A">
              <w:rPr>
                <w:rFonts w:ascii="Arial" w:eastAsia="宋体" w:hAnsi="Arial" w:cs="Arial"/>
                <w:snapToGrid w:val="0"/>
                <w:sz w:val="18"/>
                <w:lang w:eastAsia="ko-KR"/>
              </w:rPr>
              <w:t>Ignore</w:t>
            </w:r>
          </w:p>
        </w:tc>
      </w:tr>
      <w:tr w:rsidR="001D215A" w:rsidRPr="001D215A" w14:paraId="28193769" w14:textId="77777777" w:rsidTr="00520886">
        <w:tc>
          <w:tcPr>
            <w:tcW w:w="1951" w:type="dxa"/>
            <w:tcBorders>
              <w:top w:val="single" w:sz="4" w:space="0" w:color="auto"/>
              <w:left w:val="single" w:sz="4" w:space="0" w:color="auto"/>
              <w:bottom w:val="single" w:sz="4" w:space="0" w:color="auto"/>
              <w:right w:val="single" w:sz="4" w:space="0" w:color="auto"/>
            </w:tcBorders>
          </w:tcPr>
          <w:p w14:paraId="0704B67B"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sz w:val="18"/>
                <w:lang w:eastAsia="ko-KR"/>
              </w:rPr>
              <w:t xml:space="preserve">UE </w:t>
            </w:r>
            <w:r w:rsidRPr="001D215A">
              <w:rPr>
                <w:rFonts w:ascii="Arial" w:eastAsia="宋体" w:hAnsi="Arial" w:hint="eastAsia"/>
                <w:sz w:val="18"/>
                <w:lang w:eastAsia="ko-KR"/>
              </w:rPr>
              <w:t xml:space="preserve">Radio </w:t>
            </w:r>
            <w:r w:rsidRPr="001D215A">
              <w:rPr>
                <w:rFonts w:ascii="Arial" w:eastAsia="宋体"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5AD92E40"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58D03579"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6A05632"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r w:rsidRPr="001D215A">
              <w:rPr>
                <w:rFonts w:ascii="Arial" w:eastAsia="宋体" w:hAnsi="Arial" w:hint="eastAsia"/>
                <w:sz w:val="18"/>
                <w:lang w:eastAsia="zh-CN"/>
              </w:rPr>
              <w:t>9.2.3.</w:t>
            </w:r>
            <w:r w:rsidRPr="001D215A">
              <w:rPr>
                <w:rFonts w:ascii="Arial" w:eastAsia="宋体"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017A3F1" w14:textId="77777777" w:rsidR="001D215A" w:rsidRPr="001D215A" w:rsidRDefault="001D215A" w:rsidP="001D215A">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F91DFA"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cs="Arial"/>
                <w:snapToGrid w:val="0"/>
                <w:sz w:val="18"/>
                <w:lang w:eastAsia="ko-KR"/>
              </w:rPr>
            </w:pPr>
            <w:r w:rsidRPr="001D215A">
              <w:rPr>
                <w:rFonts w:ascii="Arial" w:eastAsia="宋体"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1000052" w14:textId="77777777" w:rsidR="001D215A" w:rsidRPr="001D215A" w:rsidRDefault="001D215A" w:rsidP="001D215A">
            <w:pPr>
              <w:keepNext/>
              <w:keepLines/>
              <w:overflowPunct w:val="0"/>
              <w:autoSpaceDE w:val="0"/>
              <w:autoSpaceDN w:val="0"/>
              <w:adjustRightInd w:val="0"/>
              <w:spacing w:after="0"/>
              <w:jc w:val="center"/>
              <w:textAlignment w:val="baseline"/>
              <w:rPr>
                <w:rFonts w:ascii="Arial" w:eastAsia="宋体" w:hAnsi="Arial" w:cs="Arial"/>
                <w:snapToGrid w:val="0"/>
                <w:sz w:val="18"/>
                <w:lang w:eastAsia="ko-KR"/>
              </w:rPr>
            </w:pPr>
            <w:r w:rsidRPr="001D215A">
              <w:rPr>
                <w:rFonts w:ascii="Arial" w:eastAsia="宋体" w:hAnsi="Arial" w:hint="eastAsia"/>
                <w:sz w:val="18"/>
                <w:lang w:eastAsia="zh-CN"/>
              </w:rPr>
              <w:t>reject</w:t>
            </w:r>
          </w:p>
        </w:tc>
      </w:tr>
      <w:tr w:rsidR="00C6198D" w:rsidRPr="001D215A" w14:paraId="5F402D22" w14:textId="77777777" w:rsidTr="009079A6">
        <w:trPr>
          <w:ins w:id="76" w:author="Rapporteur" w:date="2022-03-08T08:31:00Z"/>
        </w:trPr>
        <w:tc>
          <w:tcPr>
            <w:tcW w:w="1951" w:type="dxa"/>
            <w:tcBorders>
              <w:top w:val="single" w:sz="4" w:space="0" w:color="auto"/>
              <w:left w:val="single" w:sz="4" w:space="0" w:color="auto"/>
              <w:bottom w:val="single" w:sz="4" w:space="0" w:color="auto"/>
              <w:right w:val="single" w:sz="4" w:space="0" w:color="auto"/>
            </w:tcBorders>
          </w:tcPr>
          <w:p w14:paraId="18FC6B83" w14:textId="77777777" w:rsidR="00C6198D" w:rsidRPr="001D215A" w:rsidRDefault="00C6198D" w:rsidP="009079A6">
            <w:pPr>
              <w:pStyle w:val="TAL"/>
              <w:rPr>
                <w:ins w:id="77" w:author="Rapporteur" w:date="2022-03-08T08:31:00Z"/>
                <w:lang w:eastAsia="ko-KR"/>
              </w:rPr>
            </w:pPr>
            <w:ins w:id="78" w:author="Rapporteur" w:date="2022-03-08T08:31:00Z">
              <w:r w:rsidRPr="0078049E">
                <w:rPr>
                  <w:rFonts w:hint="eastAsia"/>
                  <w:lang w:eastAsia="ko-KR"/>
                </w:rPr>
                <w:t>P</w:t>
              </w:r>
              <w:r w:rsidRPr="0078049E">
                <w:rPr>
                  <w:lang w:eastAsia="ko-KR"/>
                </w:rPr>
                <w:t>ositioning Information</w:t>
              </w:r>
            </w:ins>
          </w:p>
        </w:tc>
        <w:tc>
          <w:tcPr>
            <w:tcW w:w="1080" w:type="dxa"/>
            <w:tcBorders>
              <w:top w:val="single" w:sz="4" w:space="0" w:color="auto"/>
              <w:left w:val="single" w:sz="4" w:space="0" w:color="auto"/>
              <w:bottom w:val="single" w:sz="4" w:space="0" w:color="auto"/>
              <w:right w:val="single" w:sz="4" w:space="0" w:color="auto"/>
            </w:tcBorders>
          </w:tcPr>
          <w:p w14:paraId="26B533B1" w14:textId="77777777" w:rsidR="00C6198D" w:rsidRPr="001D215A" w:rsidRDefault="00C6198D" w:rsidP="009079A6">
            <w:pPr>
              <w:pStyle w:val="TAL"/>
              <w:rPr>
                <w:ins w:id="79" w:author="Rapporteur" w:date="2022-03-08T08:31:00Z"/>
                <w:lang w:eastAsia="zh-CN"/>
              </w:rPr>
            </w:pPr>
            <w:ins w:id="80" w:author="Rapporteur" w:date="2022-03-08T08:31:00Z">
              <w:r>
                <w:rPr>
                  <w:rFonts w:hint="eastAsia"/>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108CE27F" w14:textId="77777777" w:rsidR="00C6198D" w:rsidRPr="001D215A" w:rsidRDefault="00C6198D" w:rsidP="009079A6">
            <w:pPr>
              <w:pStyle w:val="TAL"/>
              <w:rPr>
                <w:ins w:id="81" w:author="Rapporteur" w:date="2022-03-08T08:31:00Z"/>
                <w:lang w:eastAsia="ja-JP"/>
              </w:rPr>
            </w:pPr>
          </w:p>
        </w:tc>
        <w:tc>
          <w:tcPr>
            <w:tcW w:w="1560" w:type="dxa"/>
            <w:tcBorders>
              <w:top w:val="single" w:sz="4" w:space="0" w:color="auto"/>
              <w:left w:val="single" w:sz="4" w:space="0" w:color="auto"/>
              <w:bottom w:val="single" w:sz="4" w:space="0" w:color="auto"/>
              <w:right w:val="single" w:sz="4" w:space="0" w:color="auto"/>
            </w:tcBorders>
          </w:tcPr>
          <w:p w14:paraId="07D9E9C6" w14:textId="77777777" w:rsidR="00C6198D" w:rsidRPr="001D215A" w:rsidRDefault="00C6198D" w:rsidP="009079A6">
            <w:pPr>
              <w:pStyle w:val="TAL"/>
              <w:rPr>
                <w:ins w:id="82" w:author="Rapporteur" w:date="2022-03-08T08:31:00Z"/>
                <w:lang w:eastAsia="zh-CN"/>
              </w:rPr>
            </w:pPr>
            <w:ins w:id="83" w:author="Rapporteur" w:date="2022-03-08T08:31:00Z">
              <w:r>
                <w:rPr>
                  <w:rFonts w:hint="eastAsia"/>
                  <w:lang w:eastAsia="zh-CN"/>
                </w:rPr>
                <w:t>9</w:t>
              </w:r>
              <w:r>
                <w:rPr>
                  <w:lang w:eastAsia="zh-CN"/>
                </w:rPr>
                <w:t>.2.3.x</w:t>
              </w:r>
            </w:ins>
          </w:p>
        </w:tc>
        <w:tc>
          <w:tcPr>
            <w:tcW w:w="2268" w:type="dxa"/>
            <w:tcBorders>
              <w:top w:val="single" w:sz="4" w:space="0" w:color="auto"/>
              <w:left w:val="single" w:sz="4" w:space="0" w:color="auto"/>
              <w:bottom w:val="single" w:sz="4" w:space="0" w:color="auto"/>
              <w:right w:val="single" w:sz="4" w:space="0" w:color="auto"/>
            </w:tcBorders>
          </w:tcPr>
          <w:p w14:paraId="4DE9F6EB" w14:textId="77777777" w:rsidR="00C6198D" w:rsidRPr="001D215A" w:rsidRDefault="00C6198D" w:rsidP="009079A6">
            <w:pPr>
              <w:pStyle w:val="TAL"/>
              <w:rPr>
                <w:ins w:id="84" w:author="Rapporteur" w:date="2022-03-08T08: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23B272BC" w14:textId="77777777" w:rsidR="00C6198D" w:rsidRPr="001D215A" w:rsidRDefault="00C6198D" w:rsidP="009079A6">
            <w:pPr>
              <w:pStyle w:val="TAC"/>
              <w:rPr>
                <w:ins w:id="85" w:author="Rapporteur" w:date="2022-03-08T08:31:00Z"/>
                <w:lang w:eastAsia="zh-CN"/>
              </w:rPr>
            </w:pPr>
            <w:ins w:id="86" w:author="Rapporteur" w:date="2022-03-08T08:31:00Z">
              <w:r w:rsidRPr="004F1537">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FE85637" w14:textId="77777777" w:rsidR="00C6198D" w:rsidRPr="001D215A" w:rsidRDefault="00C6198D" w:rsidP="009079A6">
            <w:pPr>
              <w:pStyle w:val="TAC"/>
              <w:rPr>
                <w:ins w:id="87" w:author="Rapporteur" w:date="2022-03-08T08:31:00Z"/>
                <w:lang w:eastAsia="zh-CN"/>
              </w:rPr>
            </w:pPr>
            <w:ins w:id="88" w:author="Rapporteur" w:date="2022-03-08T08:31:00Z">
              <w:r w:rsidRPr="004F1537">
                <w:rPr>
                  <w:lang w:eastAsia="ko-KR"/>
                </w:rPr>
                <w:t>ignore</w:t>
              </w:r>
            </w:ins>
          </w:p>
        </w:tc>
      </w:tr>
    </w:tbl>
    <w:p w14:paraId="6A6F8717" w14:textId="77777777" w:rsidR="001D215A" w:rsidRPr="001D215A" w:rsidRDefault="001D215A" w:rsidP="001D215A">
      <w:pPr>
        <w:overflowPunct w:val="0"/>
        <w:autoSpaceDE w:val="0"/>
        <w:autoSpaceDN w:val="0"/>
        <w:adjustRightInd w:val="0"/>
        <w:textAlignment w:val="baseline"/>
        <w:rPr>
          <w:rFonts w:eastAsia="MS Mincho"/>
          <w:lang w:eastAsia="ja-JP"/>
        </w:rPr>
      </w:pPr>
    </w:p>
    <w:p w14:paraId="7C5FF6AE" w14:textId="77777777" w:rsidR="001D215A" w:rsidRPr="004F1537" w:rsidRDefault="001D215A" w:rsidP="009E6269">
      <w:pPr>
        <w:overflowPunct w:val="0"/>
        <w:autoSpaceDE w:val="0"/>
        <w:autoSpaceDN w:val="0"/>
        <w:adjustRightInd w:val="0"/>
        <w:textAlignment w:val="baseline"/>
        <w:rPr>
          <w:rFonts w:eastAsia="宋体"/>
          <w:lang w:eastAsia="zh-CN"/>
        </w:rPr>
      </w:pPr>
    </w:p>
    <w:p w14:paraId="25F9D0CE" w14:textId="77777777" w:rsidR="009E6269" w:rsidRDefault="009E6269" w:rsidP="009E626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2F9C389" w14:textId="77777777" w:rsidR="00C6198D" w:rsidRPr="00417FDD" w:rsidRDefault="00C6198D" w:rsidP="00C6198D">
      <w:pPr>
        <w:pStyle w:val="40"/>
        <w:rPr>
          <w:ins w:id="89" w:author="Rapporteur" w:date="2022-03-08T08:31:00Z"/>
          <w:lang w:eastAsia="en-GB"/>
        </w:rPr>
      </w:pPr>
      <w:bookmarkStart w:id="90" w:name="_Toc74151626"/>
      <w:bookmarkStart w:id="91" w:name="_Toc88654099"/>
      <w:ins w:id="92" w:author="Rapporteur" w:date="2022-03-08T08:31:00Z">
        <w:r w:rsidRPr="00417FDD">
          <w:rPr>
            <w:lang w:eastAsia="en-GB"/>
          </w:rPr>
          <w:t>9.2.3</w:t>
        </w:r>
        <w:proofErr w:type="gramStart"/>
        <w:r w:rsidRPr="00417FDD">
          <w:rPr>
            <w:lang w:eastAsia="en-GB"/>
          </w:rPr>
          <w:t>.</w:t>
        </w:r>
        <w:r>
          <w:rPr>
            <w:lang w:eastAsia="en-GB"/>
          </w:rPr>
          <w:t>x</w:t>
        </w:r>
        <w:proofErr w:type="gramEnd"/>
        <w:r w:rsidRPr="00417FDD">
          <w:rPr>
            <w:lang w:eastAsia="en-GB"/>
          </w:rPr>
          <w:tab/>
        </w:r>
        <w:bookmarkEnd w:id="90"/>
        <w:bookmarkEnd w:id="91"/>
        <w:r w:rsidRPr="00417FDD">
          <w:rPr>
            <w:lang w:eastAsia="en-GB"/>
          </w:rPr>
          <w:t>Positioning Information</w:t>
        </w:r>
      </w:ins>
    </w:p>
    <w:p w14:paraId="12CF10E6" w14:textId="77777777" w:rsidR="00C6198D" w:rsidRPr="00417FDD" w:rsidRDefault="00C6198D" w:rsidP="00C6198D">
      <w:pPr>
        <w:overflowPunct w:val="0"/>
        <w:autoSpaceDE w:val="0"/>
        <w:autoSpaceDN w:val="0"/>
        <w:adjustRightInd w:val="0"/>
        <w:textAlignment w:val="baseline"/>
        <w:rPr>
          <w:ins w:id="93" w:author="Rapporteur" w:date="2022-03-08T08:31:00Z"/>
          <w:rFonts w:eastAsia="宋体"/>
          <w:lang w:eastAsia="ko-KR"/>
        </w:rPr>
      </w:pPr>
      <w:ins w:id="94" w:author="Rapporteur" w:date="2022-03-08T08:31:00Z">
        <w:r w:rsidRPr="00E901A5">
          <w:rPr>
            <w:rFonts w:eastAsia="宋体"/>
            <w:lang w:eastAsia="ko-KR"/>
          </w:rPr>
          <w:t>This IE contains positioning information</w:t>
        </w:r>
        <w:r w:rsidRPr="00E901A5">
          <w:rPr>
            <w:rFonts w:eastAsia="宋体" w:hint="eastAsia"/>
            <w:lang w:eastAsia="ko-KR"/>
          </w:rPr>
          <w:t xml:space="preserve"> </w:t>
        </w:r>
        <w:r w:rsidRPr="00E901A5">
          <w:rPr>
            <w:rFonts w:eastAsia="宋体"/>
            <w:lang w:eastAsia="ko-KR"/>
          </w:rPr>
          <w:t>that assists in the SRS configuration of the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198D" w:rsidRPr="00417FDD" w14:paraId="48247D9E" w14:textId="77777777" w:rsidTr="009079A6">
        <w:trPr>
          <w:ins w:id="95" w:author="Rapporteur" w:date="2022-03-08T08:31:00Z"/>
        </w:trPr>
        <w:tc>
          <w:tcPr>
            <w:tcW w:w="2448" w:type="dxa"/>
          </w:tcPr>
          <w:p w14:paraId="2CC80EE3" w14:textId="77777777" w:rsidR="00C6198D" w:rsidRPr="00417FDD" w:rsidRDefault="00C6198D" w:rsidP="009079A6">
            <w:pPr>
              <w:pStyle w:val="TAH"/>
              <w:rPr>
                <w:ins w:id="96" w:author="Rapporteur" w:date="2022-03-08T08:31:00Z"/>
                <w:lang w:eastAsia="ja-JP"/>
              </w:rPr>
            </w:pPr>
            <w:ins w:id="97" w:author="Rapporteur" w:date="2022-03-08T08:31:00Z">
              <w:r w:rsidRPr="00417FDD">
                <w:rPr>
                  <w:lang w:eastAsia="ja-JP"/>
                </w:rPr>
                <w:t>IE/Group Name</w:t>
              </w:r>
            </w:ins>
          </w:p>
        </w:tc>
        <w:tc>
          <w:tcPr>
            <w:tcW w:w="1080" w:type="dxa"/>
          </w:tcPr>
          <w:p w14:paraId="11EFF14F" w14:textId="77777777" w:rsidR="00C6198D" w:rsidRPr="00417FDD" w:rsidRDefault="00C6198D" w:rsidP="009079A6">
            <w:pPr>
              <w:pStyle w:val="TAH"/>
              <w:rPr>
                <w:ins w:id="98" w:author="Rapporteur" w:date="2022-03-08T08:31:00Z"/>
                <w:lang w:eastAsia="ja-JP"/>
              </w:rPr>
            </w:pPr>
            <w:ins w:id="99" w:author="Rapporteur" w:date="2022-03-08T08:31:00Z">
              <w:r w:rsidRPr="00417FDD">
                <w:rPr>
                  <w:lang w:eastAsia="ja-JP"/>
                </w:rPr>
                <w:t>Presence</w:t>
              </w:r>
            </w:ins>
          </w:p>
        </w:tc>
        <w:tc>
          <w:tcPr>
            <w:tcW w:w="1440" w:type="dxa"/>
          </w:tcPr>
          <w:p w14:paraId="3D092B2E" w14:textId="77777777" w:rsidR="00C6198D" w:rsidRPr="00417FDD" w:rsidRDefault="00C6198D" w:rsidP="009079A6">
            <w:pPr>
              <w:pStyle w:val="TAH"/>
              <w:rPr>
                <w:ins w:id="100" w:author="Rapporteur" w:date="2022-03-08T08:31:00Z"/>
                <w:lang w:eastAsia="ja-JP"/>
              </w:rPr>
            </w:pPr>
            <w:ins w:id="101" w:author="Rapporteur" w:date="2022-03-08T08:31:00Z">
              <w:r w:rsidRPr="00417FDD">
                <w:rPr>
                  <w:lang w:eastAsia="ja-JP"/>
                </w:rPr>
                <w:t>Range</w:t>
              </w:r>
            </w:ins>
          </w:p>
        </w:tc>
        <w:tc>
          <w:tcPr>
            <w:tcW w:w="1872" w:type="dxa"/>
          </w:tcPr>
          <w:p w14:paraId="23CA687E" w14:textId="77777777" w:rsidR="00C6198D" w:rsidRPr="00417FDD" w:rsidRDefault="00C6198D" w:rsidP="009079A6">
            <w:pPr>
              <w:pStyle w:val="TAH"/>
              <w:rPr>
                <w:ins w:id="102" w:author="Rapporteur" w:date="2022-03-08T08:31:00Z"/>
                <w:lang w:eastAsia="ja-JP"/>
              </w:rPr>
            </w:pPr>
            <w:ins w:id="103" w:author="Rapporteur" w:date="2022-03-08T08:31:00Z">
              <w:r w:rsidRPr="00417FDD">
                <w:rPr>
                  <w:lang w:eastAsia="ja-JP"/>
                </w:rPr>
                <w:t>IE type and reference</w:t>
              </w:r>
            </w:ins>
          </w:p>
        </w:tc>
        <w:tc>
          <w:tcPr>
            <w:tcW w:w="2880" w:type="dxa"/>
          </w:tcPr>
          <w:p w14:paraId="27176904" w14:textId="77777777" w:rsidR="00C6198D" w:rsidRPr="00417FDD" w:rsidRDefault="00C6198D" w:rsidP="009079A6">
            <w:pPr>
              <w:pStyle w:val="TAH"/>
              <w:rPr>
                <w:ins w:id="104" w:author="Rapporteur" w:date="2022-03-08T08:31:00Z"/>
                <w:lang w:eastAsia="ja-JP"/>
              </w:rPr>
            </w:pPr>
            <w:ins w:id="105" w:author="Rapporteur" w:date="2022-03-08T08:31:00Z">
              <w:r w:rsidRPr="00417FDD">
                <w:rPr>
                  <w:lang w:eastAsia="ja-JP"/>
                </w:rPr>
                <w:t>Semantics description</w:t>
              </w:r>
            </w:ins>
          </w:p>
        </w:tc>
      </w:tr>
      <w:tr w:rsidR="00C6198D" w:rsidRPr="00417FDD" w14:paraId="2D3EA096" w14:textId="77777777" w:rsidTr="009079A6">
        <w:trPr>
          <w:ins w:id="106" w:author="Rapporteur" w:date="2022-03-08T08:31:00Z"/>
        </w:trPr>
        <w:tc>
          <w:tcPr>
            <w:tcW w:w="2448" w:type="dxa"/>
          </w:tcPr>
          <w:p w14:paraId="3AF3F4F5" w14:textId="77777777" w:rsidR="00C6198D" w:rsidRPr="00417FDD" w:rsidRDefault="00C6198D" w:rsidP="009079A6">
            <w:pPr>
              <w:pStyle w:val="TAL"/>
              <w:rPr>
                <w:ins w:id="107" w:author="Rapporteur" w:date="2022-03-08T08:31:00Z"/>
                <w:rFonts w:eastAsia="宋体" w:cs="Arial"/>
                <w:lang w:eastAsia="ja-JP"/>
              </w:rPr>
            </w:pPr>
            <w:ins w:id="108" w:author="Rapporteur" w:date="2022-03-08T08:31:00Z">
              <w:r w:rsidRPr="00AC10FC">
                <w:rPr>
                  <w:lang w:eastAsia="ko-KR"/>
                </w:rPr>
                <w:t>Requested SRS Transmission Characteristics</w:t>
              </w:r>
              <w:r>
                <w:rPr>
                  <w:lang w:eastAsia="ko-KR"/>
                </w:rPr>
                <w:t xml:space="preserve"> </w:t>
              </w:r>
            </w:ins>
          </w:p>
        </w:tc>
        <w:tc>
          <w:tcPr>
            <w:tcW w:w="1080" w:type="dxa"/>
          </w:tcPr>
          <w:p w14:paraId="3C093DAF" w14:textId="77777777" w:rsidR="00C6198D" w:rsidRPr="00417FDD" w:rsidRDefault="00C6198D" w:rsidP="009079A6">
            <w:pPr>
              <w:pStyle w:val="TAL"/>
              <w:rPr>
                <w:ins w:id="109" w:author="Rapporteur" w:date="2022-03-08T08:31:00Z"/>
                <w:rFonts w:eastAsia="宋体" w:cs="Arial"/>
                <w:lang w:eastAsia="ja-JP"/>
              </w:rPr>
            </w:pPr>
            <w:ins w:id="110" w:author="Rapporteur" w:date="2022-03-08T08:31:00Z">
              <w:r w:rsidRPr="00417FDD">
                <w:rPr>
                  <w:rFonts w:eastAsia="宋体"/>
                  <w:lang w:eastAsia="ja-JP"/>
                </w:rPr>
                <w:t>M</w:t>
              </w:r>
            </w:ins>
          </w:p>
        </w:tc>
        <w:tc>
          <w:tcPr>
            <w:tcW w:w="1440" w:type="dxa"/>
          </w:tcPr>
          <w:p w14:paraId="499044E1" w14:textId="77777777" w:rsidR="00C6198D" w:rsidRPr="00417FDD" w:rsidRDefault="00C6198D" w:rsidP="009079A6">
            <w:pPr>
              <w:pStyle w:val="TAL"/>
              <w:rPr>
                <w:ins w:id="111" w:author="Rapporteur" w:date="2022-03-08T08:31:00Z"/>
                <w:rFonts w:eastAsia="宋体"/>
                <w:i/>
                <w:lang w:eastAsia="ja-JP"/>
              </w:rPr>
            </w:pPr>
          </w:p>
        </w:tc>
        <w:tc>
          <w:tcPr>
            <w:tcW w:w="1872" w:type="dxa"/>
          </w:tcPr>
          <w:p w14:paraId="3EAF5191" w14:textId="77777777" w:rsidR="00C6198D" w:rsidRPr="00417FDD" w:rsidRDefault="00C6198D" w:rsidP="009079A6">
            <w:pPr>
              <w:pStyle w:val="TAL"/>
              <w:rPr>
                <w:ins w:id="112" w:author="Rapporteur" w:date="2022-03-08T08:31:00Z"/>
                <w:rFonts w:eastAsia="宋体" w:cs="Arial"/>
                <w:lang w:eastAsia="ja-JP"/>
              </w:rPr>
            </w:pPr>
            <w:ins w:id="113" w:author="Rapporteur" w:date="2022-03-08T08:31:00Z">
              <w:r>
                <w:rPr>
                  <w:rFonts w:eastAsia="宋体"/>
                  <w:lang w:eastAsia="ja-JP"/>
                </w:rPr>
                <w:t>OCTET STRING</w:t>
              </w:r>
            </w:ins>
          </w:p>
        </w:tc>
        <w:tc>
          <w:tcPr>
            <w:tcW w:w="2880" w:type="dxa"/>
          </w:tcPr>
          <w:p w14:paraId="66D8FBBE" w14:textId="77777777" w:rsidR="00C6198D" w:rsidRPr="006105B9" w:rsidRDefault="00C6198D" w:rsidP="009079A6">
            <w:pPr>
              <w:pStyle w:val="TAL"/>
              <w:rPr>
                <w:ins w:id="114" w:author="Rapporteur" w:date="2022-03-08T08:31:00Z"/>
                <w:lang w:eastAsia="zh-CN"/>
              </w:rPr>
            </w:pPr>
            <w:ins w:id="115" w:author="Rapporteur" w:date="2022-03-08T08:31:00Z">
              <w:r w:rsidRPr="00AC10FC">
                <w:rPr>
                  <w:lang w:eastAsia="ko-KR"/>
                </w:rPr>
                <w:t>Requested SRS Transmission Characteristics</w:t>
              </w:r>
              <w:r>
                <w:rPr>
                  <w:lang w:eastAsia="ko-KR"/>
                </w:rPr>
                <w:t>, as defined in TS 38.455 [x]</w:t>
              </w:r>
              <w:r>
                <w:rPr>
                  <w:rFonts w:hint="eastAsia"/>
                  <w:lang w:eastAsia="zh-CN"/>
                </w:rPr>
                <w:t>.</w:t>
              </w:r>
            </w:ins>
          </w:p>
        </w:tc>
      </w:tr>
      <w:tr w:rsidR="00C6198D" w:rsidRPr="00417FDD" w14:paraId="137E0628" w14:textId="77777777" w:rsidTr="009079A6">
        <w:trPr>
          <w:ins w:id="116" w:author="Rapporteur" w:date="2022-03-08T08:31:00Z"/>
        </w:trPr>
        <w:tc>
          <w:tcPr>
            <w:tcW w:w="2448" w:type="dxa"/>
          </w:tcPr>
          <w:p w14:paraId="56A357EF" w14:textId="77777777" w:rsidR="00C6198D" w:rsidRPr="00AC10FC" w:rsidRDefault="00C6198D" w:rsidP="009079A6">
            <w:pPr>
              <w:pStyle w:val="TAL"/>
              <w:rPr>
                <w:ins w:id="117" w:author="Rapporteur" w:date="2022-03-08T08:31:00Z"/>
                <w:lang w:eastAsia="zh-CN"/>
              </w:rPr>
            </w:pPr>
            <w:ins w:id="118" w:author="Rapporteur" w:date="2022-03-08T08:31:00Z">
              <w:r>
                <w:rPr>
                  <w:rFonts w:hint="eastAsia"/>
                  <w:lang w:eastAsia="zh-CN"/>
                </w:rPr>
                <w:t>R</w:t>
              </w:r>
              <w:r>
                <w:rPr>
                  <w:lang w:eastAsia="zh-CN"/>
                </w:rPr>
                <w:t>outing ID</w:t>
              </w:r>
            </w:ins>
          </w:p>
        </w:tc>
        <w:tc>
          <w:tcPr>
            <w:tcW w:w="1080" w:type="dxa"/>
          </w:tcPr>
          <w:p w14:paraId="53714390" w14:textId="77777777" w:rsidR="00C6198D" w:rsidRPr="00417FDD" w:rsidRDefault="00C6198D" w:rsidP="009079A6">
            <w:pPr>
              <w:pStyle w:val="TAL"/>
              <w:rPr>
                <w:ins w:id="119" w:author="Rapporteur" w:date="2022-03-08T08:31:00Z"/>
                <w:rFonts w:eastAsia="宋体"/>
                <w:lang w:eastAsia="zh-CN"/>
              </w:rPr>
            </w:pPr>
            <w:ins w:id="120" w:author="Rapporteur" w:date="2022-03-08T08:31:00Z">
              <w:r>
                <w:rPr>
                  <w:rFonts w:eastAsia="宋体" w:hint="eastAsia"/>
                  <w:lang w:eastAsia="zh-CN"/>
                </w:rPr>
                <w:t>M</w:t>
              </w:r>
            </w:ins>
          </w:p>
        </w:tc>
        <w:tc>
          <w:tcPr>
            <w:tcW w:w="1440" w:type="dxa"/>
          </w:tcPr>
          <w:p w14:paraId="3B39E00D" w14:textId="77777777" w:rsidR="00C6198D" w:rsidRPr="00417FDD" w:rsidRDefault="00C6198D" w:rsidP="009079A6">
            <w:pPr>
              <w:pStyle w:val="TAL"/>
              <w:rPr>
                <w:ins w:id="121" w:author="Rapporteur" w:date="2022-03-08T08:31:00Z"/>
                <w:rFonts w:eastAsia="宋体"/>
                <w:i/>
                <w:lang w:eastAsia="ja-JP"/>
              </w:rPr>
            </w:pPr>
          </w:p>
        </w:tc>
        <w:tc>
          <w:tcPr>
            <w:tcW w:w="1872" w:type="dxa"/>
          </w:tcPr>
          <w:p w14:paraId="36552C6A" w14:textId="77777777" w:rsidR="00C6198D" w:rsidRDefault="00C6198D" w:rsidP="009079A6">
            <w:pPr>
              <w:pStyle w:val="TAL"/>
              <w:rPr>
                <w:ins w:id="122" w:author="Rapporteur" w:date="2022-03-08T08:31:00Z"/>
                <w:rFonts w:eastAsia="宋体"/>
                <w:lang w:eastAsia="zh-CN"/>
              </w:rPr>
            </w:pPr>
            <w:ins w:id="123" w:author="Rapporteur" w:date="2022-03-08T08:31:00Z">
              <w:r w:rsidRPr="00AC10FC">
                <w:rPr>
                  <w:rFonts w:eastAsia="宋体"/>
                  <w:lang w:eastAsia="zh-CN"/>
                </w:rPr>
                <w:t>OCTET STRING</w:t>
              </w:r>
            </w:ins>
          </w:p>
        </w:tc>
        <w:tc>
          <w:tcPr>
            <w:tcW w:w="2880" w:type="dxa"/>
          </w:tcPr>
          <w:p w14:paraId="7C95A23D" w14:textId="77777777" w:rsidR="00C6198D" w:rsidRPr="006105B9" w:rsidRDefault="00C6198D" w:rsidP="009079A6">
            <w:pPr>
              <w:pStyle w:val="TAL"/>
              <w:rPr>
                <w:ins w:id="124" w:author="Rapporteur" w:date="2022-03-08T08:31:00Z"/>
                <w:lang w:eastAsia="zh-CN"/>
              </w:rPr>
            </w:pPr>
            <w:ins w:id="125" w:author="Rapporteur" w:date="2022-03-08T08:31:00Z">
              <w:r w:rsidRPr="00203D80">
                <w:rPr>
                  <w:lang w:eastAsia="ko-KR"/>
                </w:rPr>
                <w:t xml:space="preserve">The maximum length corresponds to </w:t>
              </w:r>
              <w:proofErr w:type="spellStart"/>
              <w:r w:rsidRPr="00203D80">
                <w:rPr>
                  <w:lang w:eastAsia="ko-KR"/>
                </w:rPr>
                <w:t>NfInstanceId</w:t>
              </w:r>
              <w:proofErr w:type="spellEnd"/>
              <w:r w:rsidRPr="00203D80">
                <w:rPr>
                  <w:lang w:eastAsia="ko-KR"/>
                </w:rPr>
                <w:t xml:space="preserve"> defined in TS 29.571 [</w:t>
              </w:r>
              <w:proofErr w:type="spellStart"/>
              <w:r>
                <w:rPr>
                  <w:lang w:eastAsia="ko-KR"/>
                </w:rPr>
                <w:t>xy</w:t>
              </w:r>
              <w:proofErr w:type="spellEnd"/>
              <w:r w:rsidRPr="00203D80">
                <w:rPr>
                  <w:lang w:eastAsia="ko-KR"/>
                </w:rPr>
                <w:t>]</w:t>
              </w:r>
              <w:r>
                <w:rPr>
                  <w:rFonts w:hint="eastAsia"/>
                  <w:lang w:eastAsia="zh-CN"/>
                </w:rPr>
                <w:t>.</w:t>
              </w:r>
            </w:ins>
          </w:p>
        </w:tc>
      </w:tr>
      <w:tr w:rsidR="00C6198D" w:rsidRPr="00417FDD" w14:paraId="7CF1C24B" w14:textId="77777777" w:rsidTr="009079A6">
        <w:trPr>
          <w:ins w:id="126" w:author="Rapporteur" w:date="2022-03-08T08:31:00Z"/>
        </w:trPr>
        <w:tc>
          <w:tcPr>
            <w:tcW w:w="2448" w:type="dxa"/>
          </w:tcPr>
          <w:p w14:paraId="64BEFA15" w14:textId="77777777" w:rsidR="00C6198D" w:rsidRPr="00175C4E" w:rsidRDefault="00C6198D" w:rsidP="009079A6">
            <w:pPr>
              <w:pStyle w:val="TAL"/>
              <w:rPr>
                <w:ins w:id="127" w:author="Rapporteur" w:date="2022-03-08T08:31:00Z"/>
                <w:lang w:eastAsia="zh-CN"/>
              </w:rPr>
            </w:pPr>
            <w:ins w:id="128" w:author="Rapporteur" w:date="2022-03-08T08:31:00Z">
              <w:r w:rsidRPr="00175C4E">
                <w:rPr>
                  <w:rFonts w:eastAsia="宋体"/>
                  <w:bCs/>
                  <w:lang w:eastAsia="zh-CN"/>
                </w:rPr>
                <w:t>NRPPa Transaction ID</w:t>
              </w:r>
            </w:ins>
          </w:p>
        </w:tc>
        <w:tc>
          <w:tcPr>
            <w:tcW w:w="1080" w:type="dxa"/>
          </w:tcPr>
          <w:p w14:paraId="0D8CD165" w14:textId="77777777" w:rsidR="00C6198D" w:rsidRPr="00175C4E" w:rsidRDefault="00C6198D" w:rsidP="009079A6">
            <w:pPr>
              <w:pStyle w:val="TAL"/>
              <w:rPr>
                <w:ins w:id="129" w:author="Rapporteur" w:date="2022-03-08T08:31:00Z"/>
                <w:rFonts w:eastAsia="宋体"/>
                <w:lang w:eastAsia="zh-CN"/>
              </w:rPr>
            </w:pPr>
            <w:ins w:id="130" w:author="Rapporteur" w:date="2022-03-08T08:31:00Z">
              <w:r w:rsidRPr="00175C4E">
                <w:rPr>
                  <w:rFonts w:eastAsia="宋体" w:hint="eastAsia"/>
                  <w:lang w:eastAsia="zh-CN"/>
                </w:rPr>
                <w:t>M</w:t>
              </w:r>
            </w:ins>
          </w:p>
        </w:tc>
        <w:tc>
          <w:tcPr>
            <w:tcW w:w="1440" w:type="dxa"/>
          </w:tcPr>
          <w:p w14:paraId="6E49DA64" w14:textId="77777777" w:rsidR="00C6198D" w:rsidRPr="00175C4E" w:rsidRDefault="00C6198D" w:rsidP="009079A6">
            <w:pPr>
              <w:pStyle w:val="TAL"/>
              <w:rPr>
                <w:ins w:id="131" w:author="Rapporteur" w:date="2022-03-08T08:31:00Z"/>
                <w:rFonts w:eastAsia="宋体"/>
                <w:i/>
                <w:lang w:eastAsia="ja-JP"/>
              </w:rPr>
            </w:pPr>
          </w:p>
        </w:tc>
        <w:tc>
          <w:tcPr>
            <w:tcW w:w="1872" w:type="dxa"/>
          </w:tcPr>
          <w:p w14:paraId="224C3234" w14:textId="77777777" w:rsidR="00C6198D" w:rsidRPr="00F82403" w:rsidRDefault="00C6198D" w:rsidP="009079A6">
            <w:pPr>
              <w:pStyle w:val="TAL"/>
              <w:rPr>
                <w:ins w:id="132" w:author="Rapporteur" w:date="2022-03-08T08:31:00Z"/>
                <w:rFonts w:eastAsia="宋体"/>
                <w:lang w:eastAsia="zh-CN"/>
              </w:rPr>
            </w:pPr>
            <w:ins w:id="133" w:author="Rapporteur" w:date="2022-03-08T08:31:00Z">
              <w:r w:rsidRPr="00175C4E">
                <w:rPr>
                  <w:noProof/>
                  <w:lang w:eastAsia="ko-KR"/>
                </w:rPr>
                <w:t>INTEGER (0..32767)</w:t>
              </w:r>
            </w:ins>
          </w:p>
        </w:tc>
        <w:tc>
          <w:tcPr>
            <w:tcW w:w="2880" w:type="dxa"/>
          </w:tcPr>
          <w:p w14:paraId="602EC2BD" w14:textId="77777777" w:rsidR="00C6198D" w:rsidRPr="00175C4E" w:rsidRDefault="00C6198D" w:rsidP="009079A6">
            <w:pPr>
              <w:pStyle w:val="TAL"/>
              <w:rPr>
                <w:ins w:id="134" w:author="Rapporteur" w:date="2022-03-08T08:31:00Z"/>
                <w:lang w:eastAsia="ko-KR"/>
              </w:rPr>
            </w:pPr>
            <w:ins w:id="135" w:author="Rapporteur" w:date="2022-03-08T08:31:00Z">
              <w:r w:rsidRPr="00175C4E">
                <w:rPr>
                  <w:lang w:eastAsia="ko-KR"/>
                </w:rPr>
                <w:t>NRPPa Transaction ID, as defined in TS 38.455 [x]</w:t>
              </w:r>
            </w:ins>
          </w:p>
        </w:tc>
      </w:tr>
    </w:tbl>
    <w:p w14:paraId="72DD1473" w14:textId="77777777" w:rsidR="009E6269" w:rsidRPr="00C6198D" w:rsidRDefault="009E6269" w:rsidP="009E6269">
      <w:pPr>
        <w:overflowPunct w:val="0"/>
        <w:autoSpaceDE w:val="0"/>
        <w:autoSpaceDN w:val="0"/>
        <w:adjustRightInd w:val="0"/>
        <w:textAlignment w:val="baseline"/>
        <w:rPr>
          <w:rFonts w:eastAsia="宋体"/>
          <w:lang w:eastAsia="zh-CN"/>
        </w:rPr>
      </w:pPr>
    </w:p>
    <w:p w14:paraId="26667E1C" w14:textId="77777777" w:rsidR="009E6269" w:rsidRDefault="009E6269" w:rsidP="009E626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500B517" w14:textId="77777777" w:rsidR="009E6269" w:rsidRDefault="009E6269" w:rsidP="009E6269">
      <w:pPr>
        <w:pStyle w:val="PL"/>
        <w:rPr>
          <w:noProof w:val="0"/>
        </w:rPr>
      </w:pPr>
    </w:p>
    <w:p w14:paraId="473000AE" w14:textId="77777777" w:rsidR="009E6269" w:rsidRDefault="009E6269" w:rsidP="009E6269">
      <w:pPr>
        <w:pStyle w:val="PL"/>
        <w:rPr>
          <w:noProof w:val="0"/>
        </w:rPr>
        <w:sectPr w:rsidR="009E6269" w:rsidSect="007D79A8">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99F2569" w14:textId="77777777" w:rsidR="00654AA8" w:rsidRPr="00654AA8" w:rsidRDefault="00654AA8" w:rsidP="00654AA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6" w:name="_Toc20955408"/>
      <w:bookmarkStart w:id="137" w:name="_Toc29991616"/>
      <w:bookmarkStart w:id="138" w:name="_Toc36556019"/>
      <w:bookmarkStart w:id="139" w:name="_Toc44497804"/>
      <w:bookmarkStart w:id="140" w:name="_Toc45108191"/>
      <w:bookmarkStart w:id="141" w:name="_Toc45901811"/>
      <w:bookmarkStart w:id="142" w:name="_Toc51850892"/>
      <w:bookmarkStart w:id="143" w:name="_Toc56693896"/>
      <w:bookmarkStart w:id="144" w:name="_Toc64447440"/>
      <w:bookmarkStart w:id="145" w:name="_Toc66286934"/>
      <w:bookmarkStart w:id="146" w:name="_Toc74151632"/>
      <w:bookmarkStart w:id="147" w:name="_Toc88654106"/>
      <w:r w:rsidRPr="00654AA8">
        <w:rPr>
          <w:rFonts w:ascii="Arial" w:eastAsia="宋体" w:hAnsi="Arial"/>
          <w:sz w:val="28"/>
          <w:lang w:eastAsia="ko-KR"/>
        </w:rPr>
        <w:lastRenderedPageBreak/>
        <w:t>9.3.5</w:t>
      </w:r>
      <w:r w:rsidRPr="00654AA8">
        <w:rPr>
          <w:rFonts w:ascii="Arial" w:eastAsia="宋体" w:hAnsi="Arial"/>
          <w:sz w:val="28"/>
          <w:lang w:eastAsia="ko-KR"/>
        </w:rPr>
        <w:tab/>
        <w:t>Information Element definitions</w:t>
      </w:r>
      <w:bookmarkEnd w:id="136"/>
      <w:bookmarkEnd w:id="137"/>
      <w:bookmarkEnd w:id="138"/>
      <w:bookmarkEnd w:id="139"/>
      <w:bookmarkEnd w:id="140"/>
      <w:bookmarkEnd w:id="141"/>
      <w:bookmarkEnd w:id="142"/>
      <w:bookmarkEnd w:id="143"/>
      <w:bookmarkEnd w:id="144"/>
      <w:bookmarkEnd w:id="145"/>
      <w:bookmarkEnd w:id="146"/>
      <w:bookmarkEnd w:id="147"/>
    </w:p>
    <w:p w14:paraId="596B040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 ASN1START</w:t>
      </w:r>
    </w:p>
    <w:p w14:paraId="7987A84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 **************************************************************</w:t>
      </w:r>
    </w:p>
    <w:p w14:paraId="644EF2F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w:t>
      </w:r>
    </w:p>
    <w:p w14:paraId="43CD069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 Information Element Definitions</w:t>
      </w:r>
    </w:p>
    <w:p w14:paraId="2B83970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w:t>
      </w:r>
    </w:p>
    <w:p w14:paraId="72464AF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 **************************************************************</w:t>
      </w:r>
    </w:p>
    <w:p w14:paraId="0DB630D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7C2C1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XnAP-IEs {</w:t>
      </w:r>
    </w:p>
    <w:p w14:paraId="33B3C6C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itu-t (0) identified-organization (4) etsi (0) mobileDomain (0)</w:t>
      </w:r>
    </w:p>
    <w:p w14:paraId="12DE372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ngran-access (22) modules (3) xnap (2) version1 (1) xnap-IEs (2) }</w:t>
      </w:r>
    </w:p>
    <w:p w14:paraId="71F7CCF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7EA66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DEFINITIONS AUTOMATIC TAGS ::=</w:t>
      </w:r>
    </w:p>
    <w:p w14:paraId="77C2775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907B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BEGIN</w:t>
      </w:r>
    </w:p>
    <w:p w14:paraId="2A5AD44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E499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IMPORTS</w:t>
      </w:r>
    </w:p>
    <w:p w14:paraId="62A9D64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8D88D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58C7FC1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id-CNTypeRestrictionsForEquivalent,</w:t>
      </w:r>
    </w:p>
    <w:p w14:paraId="0B1F09F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id-CNTypeRestrictionsForServing,</w:t>
      </w:r>
    </w:p>
    <w:p w14:paraId="40CD71F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w:t>
      </w:r>
      <w:r w:rsidRPr="00654AA8">
        <w:rPr>
          <w:rFonts w:ascii="Courier New" w:eastAsia="宋体" w:hAnsi="Courier New" w:hint="eastAsia"/>
          <w:noProof/>
          <w:sz w:val="16"/>
          <w:lang w:eastAsia="ja-JP"/>
        </w:rPr>
        <w:t>Additional-UL-NG-U-TNLatUPF-List,</w:t>
      </w:r>
    </w:p>
    <w:p w14:paraId="2499DD8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148" w:name="_Hlk36619637"/>
      <w:r w:rsidRPr="00654AA8">
        <w:rPr>
          <w:rFonts w:ascii="Courier New" w:eastAsia="宋体" w:hAnsi="Courier New"/>
          <w:noProof/>
          <w:snapToGrid w:val="0"/>
          <w:sz w:val="16"/>
          <w:lang w:eastAsia="ko-KR"/>
        </w:rPr>
        <w:tab/>
        <w:t>id-ConfiguredTACIndication,</w:t>
      </w:r>
      <w:bookmarkEnd w:id="148"/>
    </w:p>
    <w:p w14:paraId="3DD48B3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id-AlternativeQoSParaSetList,</w:t>
      </w:r>
    </w:p>
    <w:p w14:paraId="1DED8A8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id-CurrentQoSParaSetIndex,</w:t>
      </w:r>
    </w:p>
    <w:p w14:paraId="3CE85D2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id-DefaultDRB-Allowed,</w:t>
      </w:r>
    </w:p>
    <w:p w14:paraId="394B2BB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w:t>
      </w:r>
      <w:proofErr w:type="spellStart"/>
      <w:r w:rsidRPr="00654AA8">
        <w:rPr>
          <w:rFonts w:ascii="Courier New" w:eastAsia="宋体" w:hAnsi="Courier New"/>
          <w:snapToGrid w:val="0"/>
          <w:sz w:val="16"/>
          <w:lang w:eastAsia="zh-CN"/>
        </w:rPr>
        <w:t>DLCarrierList</w:t>
      </w:r>
      <w:proofErr w:type="spellEnd"/>
      <w:r w:rsidRPr="00654AA8">
        <w:rPr>
          <w:rFonts w:ascii="Courier New" w:eastAsia="宋体" w:hAnsi="Courier New"/>
          <w:snapToGrid w:val="0"/>
          <w:sz w:val="16"/>
          <w:lang w:eastAsia="zh-CN"/>
        </w:rPr>
        <w:t>,</w:t>
      </w:r>
    </w:p>
    <w:p w14:paraId="13D7DC7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id-EndpointIPAddressAndPort,</w:t>
      </w:r>
    </w:p>
    <w:p w14:paraId="5B30F5A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id-ExtendedTAISliceSupportList,</w:t>
      </w:r>
    </w:p>
    <w:p w14:paraId="004BF0C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ja-JP"/>
        </w:rPr>
        <w:tab/>
        <w:t>id-FiveGCMobilityRestrictionListContainer,</w:t>
      </w:r>
    </w:p>
    <w:p w14:paraId="7C60496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54AA8">
        <w:rPr>
          <w:rFonts w:ascii="Courier New" w:eastAsia="宋体" w:hAnsi="Courier New"/>
          <w:noProof/>
          <w:sz w:val="16"/>
          <w:lang w:eastAsia="ja-JP"/>
        </w:rPr>
        <w:tab/>
        <w:t>id-</w:t>
      </w:r>
      <w:r w:rsidRPr="00654AA8">
        <w:rPr>
          <w:rFonts w:ascii="Courier New" w:eastAsia="宋体" w:hAnsi="Courier New" w:hint="eastAsia"/>
          <w:noProof/>
          <w:sz w:val="16"/>
          <w:lang w:eastAsia="ja-JP"/>
        </w:rPr>
        <w:t>Secondary</w:t>
      </w:r>
      <w:r w:rsidRPr="00654AA8">
        <w:rPr>
          <w:rFonts w:ascii="Courier New" w:eastAsia="宋体" w:hAnsi="Courier New"/>
          <w:noProof/>
          <w:sz w:val="16"/>
          <w:lang w:eastAsia="ja-JP"/>
        </w:rPr>
        <w:t>dataF</w:t>
      </w:r>
      <w:r w:rsidRPr="00654AA8">
        <w:rPr>
          <w:rFonts w:ascii="Courier New" w:eastAsia="宋体" w:hAnsi="Courier New"/>
          <w:noProof/>
          <w:snapToGrid w:val="0"/>
          <w:sz w:val="16"/>
          <w:lang w:eastAsia="ko-KR"/>
        </w:rPr>
        <w:t>orwardingInfoFromTarget</w:t>
      </w:r>
      <w:r w:rsidRPr="00654AA8">
        <w:rPr>
          <w:rFonts w:ascii="Courier New" w:eastAsia="宋体" w:hAnsi="Courier New" w:hint="eastAsia"/>
          <w:noProof/>
          <w:snapToGrid w:val="0"/>
          <w:sz w:val="16"/>
          <w:lang w:eastAsia="zh-CN"/>
        </w:rPr>
        <w:t>-List,</w:t>
      </w:r>
    </w:p>
    <w:p w14:paraId="14ED933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54AA8">
        <w:rPr>
          <w:rFonts w:ascii="Courier New" w:eastAsia="宋体" w:hAnsi="Courier New"/>
          <w:sz w:val="16"/>
          <w:lang w:eastAsia="ko-KR"/>
        </w:rPr>
        <w:tab/>
        <w:t>id-</w:t>
      </w:r>
      <w:proofErr w:type="spellStart"/>
      <w:r w:rsidRPr="00654AA8">
        <w:rPr>
          <w:rFonts w:ascii="Courier New" w:eastAsia="宋体" w:hAnsi="Courier New"/>
          <w:sz w:val="16"/>
          <w:lang w:eastAsia="ko-KR"/>
        </w:rPr>
        <w:t>LastE</w:t>
      </w:r>
      <w:proofErr w:type="spellEnd"/>
      <w:r w:rsidRPr="00654AA8">
        <w:rPr>
          <w:rFonts w:ascii="Courier New" w:eastAsia="宋体" w:hAnsi="Courier New"/>
          <w:sz w:val="16"/>
          <w:lang w:eastAsia="ko-KR"/>
        </w:rPr>
        <w:t>-</w:t>
      </w:r>
      <w:proofErr w:type="spellStart"/>
      <w:r w:rsidRPr="00654AA8">
        <w:rPr>
          <w:rFonts w:ascii="Courier New" w:eastAsia="宋体" w:hAnsi="Courier New"/>
          <w:sz w:val="16"/>
          <w:lang w:eastAsia="ko-KR"/>
        </w:rPr>
        <w:t>UTRANPLMNIdentity</w:t>
      </w:r>
      <w:proofErr w:type="spellEnd"/>
      <w:r w:rsidRPr="00654AA8">
        <w:rPr>
          <w:rFonts w:ascii="Courier New" w:eastAsia="宋体" w:hAnsi="Courier New"/>
          <w:sz w:val="16"/>
          <w:lang w:eastAsia="ko-KR"/>
        </w:rPr>
        <w:t>,</w:t>
      </w:r>
    </w:p>
    <w:p w14:paraId="7936A60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54AA8">
        <w:rPr>
          <w:rFonts w:ascii="Courier New" w:eastAsia="宋体" w:hAnsi="Courier New"/>
          <w:sz w:val="16"/>
          <w:lang w:eastAsia="ko-KR"/>
        </w:rPr>
        <w:tab/>
        <w:t>id-</w:t>
      </w:r>
      <w:proofErr w:type="spellStart"/>
      <w:r w:rsidRPr="00654AA8">
        <w:rPr>
          <w:rFonts w:ascii="Courier New" w:eastAsia="宋体" w:hAnsi="Courier New"/>
          <w:sz w:val="16"/>
          <w:lang w:eastAsia="ko-KR"/>
        </w:rPr>
        <w:t>IntendedTDD</w:t>
      </w:r>
      <w:proofErr w:type="spellEnd"/>
      <w:r w:rsidRPr="00654AA8">
        <w:rPr>
          <w:rFonts w:ascii="Courier New" w:eastAsia="宋体" w:hAnsi="Courier New"/>
          <w:sz w:val="16"/>
          <w:lang w:eastAsia="ko-KR"/>
        </w:rPr>
        <w:t>-DL-</w:t>
      </w:r>
      <w:proofErr w:type="spellStart"/>
      <w:r w:rsidRPr="00654AA8">
        <w:rPr>
          <w:rFonts w:ascii="Courier New" w:eastAsia="宋体" w:hAnsi="Courier New"/>
          <w:sz w:val="16"/>
          <w:lang w:eastAsia="ko-KR"/>
        </w:rPr>
        <w:t>ULConfiguration</w:t>
      </w:r>
      <w:proofErr w:type="spellEnd"/>
      <w:r w:rsidRPr="00654AA8">
        <w:rPr>
          <w:rFonts w:ascii="Courier New" w:eastAsia="宋体" w:hAnsi="Courier New"/>
          <w:sz w:val="16"/>
          <w:lang w:eastAsia="ko-KR"/>
        </w:rPr>
        <w:t>-NR,</w:t>
      </w:r>
    </w:p>
    <w:p w14:paraId="408C926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54AA8">
        <w:rPr>
          <w:rFonts w:ascii="Courier New" w:eastAsia="宋体" w:hAnsi="Courier New"/>
          <w:sz w:val="16"/>
          <w:lang w:eastAsia="ko-KR"/>
        </w:rPr>
        <w:tab/>
        <w:t>id-</w:t>
      </w:r>
      <w:proofErr w:type="spellStart"/>
      <w:r w:rsidRPr="00654AA8">
        <w:rPr>
          <w:rFonts w:ascii="Courier New" w:eastAsia="宋体" w:hAnsi="Courier New"/>
          <w:sz w:val="16"/>
          <w:lang w:eastAsia="ko-KR"/>
        </w:rPr>
        <w:t>MaxIPrate</w:t>
      </w:r>
      <w:proofErr w:type="spellEnd"/>
      <w:r w:rsidRPr="00654AA8">
        <w:rPr>
          <w:rFonts w:ascii="Courier New" w:eastAsia="宋体" w:hAnsi="Courier New"/>
          <w:sz w:val="16"/>
          <w:lang w:eastAsia="ko-KR"/>
        </w:rPr>
        <w:t>-DL,</w:t>
      </w:r>
    </w:p>
    <w:p w14:paraId="6BD9E2F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54AA8">
        <w:rPr>
          <w:rFonts w:ascii="Courier New" w:eastAsia="宋体" w:hAnsi="Courier New"/>
          <w:noProof/>
          <w:sz w:val="16"/>
          <w:lang w:eastAsia="ko-KR"/>
        </w:rPr>
        <w:tab/>
        <w:t>id-SecurityResult,</w:t>
      </w:r>
    </w:p>
    <w:p w14:paraId="20E5249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id-OldQoSFlowMap-ULendmarkerexpected,</w:t>
      </w:r>
    </w:p>
    <w:p w14:paraId="11B9FFF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id-PDUSessionCommonNetworkInstance,</w:t>
      </w:r>
    </w:p>
    <w:p w14:paraId="279E50C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r w:rsidRPr="00654AA8">
        <w:rPr>
          <w:rFonts w:ascii="Courier New" w:eastAsia="宋体" w:hAnsi="Courier New"/>
          <w:snapToGrid w:val="0"/>
          <w:sz w:val="16"/>
          <w:lang w:eastAsia="zh-CN"/>
        </w:rPr>
        <w:t>id-BPLMN-ID-Info-EUTRA,</w:t>
      </w:r>
    </w:p>
    <w:p w14:paraId="7F8E6B5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z w:val="16"/>
          <w:lang w:eastAsia="ko-KR"/>
        </w:rPr>
        <w:tab/>
      </w:r>
      <w:r w:rsidRPr="00654AA8">
        <w:rPr>
          <w:rFonts w:ascii="Courier New" w:eastAsia="宋体" w:hAnsi="Courier New"/>
          <w:snapToGrid w:val="0"/>
          <w:sz w:val="16"/>
          <w:lang w:eastAsia="zh-CN"/>
        </w:rPr>
        <w:t>id-BPLMN-ID-Info-NR,</w:t>
      </w:r>
    </w:p>
    <w:p w14:paraId="15B7C7A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id-DRBsNotAdmittedSetupModifyList,</w:t>
      </w:r>
    </w:p>
    <w:p w14:paraId="467371F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id-Secondary-MN-Xn-U-TNLInfoatM,</w:t>
      </w:r>
    </w:p>
    <w:p w14:paraId="55E6F25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id-ULForwardingProposal,</w:t>
      </w:r>
    </w:p>
    <w:p w14:paraId="17EB812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id-DRB-IDs-takenintouse,</w:t>
      </w:r>
    </w:p>
    <w:p w14:paraId="40C723B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id-SplitSessionIndicator,</w:t>
      </w:r>
    </w:p>
    <w:p w14:paraId="32B2F0B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id-NonGBRResources-Offered,</w:t>
      </w:r>
    </w:p>
    <w:p w14:paraId="15C8606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id-MDT-Configuration,</w:t>
      </w:r>
    </w:p>
    <w:p w14:paraId="4327792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id-TraceCollectionEntityURI,</w:t>
      </w:r>
    </w:p>
    <w:p w14:paraId="5C5ED0C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id-NPN-Broadcast-Information,</w:t>
      </w:r>
    </w:p>
    <w:p w14:paraId="3C7C9B2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snapToGrid w:val="0"/>
          <w:sz w:val="16"/>
          <w:lang w:eastAsia="zh-CN"/>
        </w:rPr>
        <w:tab/>
      </w:r>
      <w:r w:rsidRPr="00654AA8">
        <w:rPr>
          <w:rFonts w:ascii="Courier New" w:eastAsia="宋体" w:hAnsi="Courier New"/>
          <w:noProof/>
          <w:snapToGrid w:val="0"/>
          <w:sz w:val="16"/>
          <w:lang w:eastAsia="ko-KR"/>
        </w:rPr>
        <w:t>id-NPNPagingAssistanceInformation,</w:t>
      </w:r>
    </w:p>
    <w:p w14:paraId="1358920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t>id-NPNMobilityInformation,</w:t>
      </w:r>
    </w:p>
    <w:p w14:paraId="47E75AEE"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lastRenderedPageBreak/>
        <w:tab/>
        <w:t>id-NPN-Support,</w:t>
      </w:r>
    </w:p>
    <w:p w14:paraId="1198396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snapToGrid w:val="0"/>
          <w:sz w:val="16"/>
          <w:lang w:eastAsia="zh-CN"/>
        </w:rPr>
        <w:tab/>
        <w:t>id-</w:t>
      </w:r>
      <w:proofErr w:type="spellStart"/>
      <w:r w:rsidRPr="00654AA8">
        <w:rPr>
          <w:rFonts w:ascii="Courier New" w:eastAsia="宋体" w:hAnsi="Courier New"/>
          <w:snapToGrid w:val="0"/>
          <w:sz w:val="16"/>
          <w:lang w:eastAsia="zh-CN"/>
        </w:rPr>
        <w:t>LTEUESidelinkAggregateMaximumBitRate</w:t>
      </w:r>
      <w:proofErr w:type="spellEnd"/>
      <w:r w:rsidRPr="00654AA8">
        <w:rPr>
          <w:rFonts w:ascii="Courier New" w:eastAsia="宋体" w:hAnsi="Courier New"/>
          <w:snapToGrid w:val="0"/>
          <w:sz w:val="16"/>
          <w:lang w:eastAsia="zh-CN"/>
        </w:rPr>
        <w:t>,</w:t>
      </w:r>
    </w:p>
    <w:p w14:paraId="17DDD45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snapToGrid w:val="0"/>
          <w:sz w:val="16"/>
          <w:lang w:eastAsia="zh-CN"/>
        </w:rPr>
        <w:tab/>
        <w:t>id-</w:t>
      </w:r>
      <w:proofErr w:type="spellStart"/>
      <w:r w:rsidRPr="00654AA8">
        <w:rPr>
          <w:rFonts w:ascii="Courier New" w:eastAsia="宋体" w:hAnsi="Courier New"/>
          <w:snapToGrid w:val="0"/>
          <w:sz w:val="16"/>
          <w:lang w:eastAsia="zh-CN"/>
        </w:rPr>
        <w:t>NRUESidelinkAggregateMaximumBitRate</w:t>
      </w:r>
      <w:proofErr w:type="spellEnd"/>
      <w:r w:rsidRPr="00654AA8">
        <w:rPr>
          <w:rFonts w:ascii="Courier New" w:eastAsia="宋体" w:hAnsi="Courier New"/>
          <w:snapToGrid w:val="0"/>
          <w:sz w:val="16"/>
          <w:lang w:eastAsia="zh-CN"/>
        </w:rPr>
        <w:t>,</w:t>
      </w:r>
    </w:p>
    <w:p w14:paraId="3427FDD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 xml:space="preserve">id-ExtendedRATRestrictionInformation, </w:t>
      </w:r>
    </w:p>
    <w:p w14:paraId="7D424B6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id-QoSMonitoringRequest,</w:t>
      </w:r>
    </w:p>
    <w:p w14:paraId="73541CB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654AA8">
        <w:rPr>
          <w:rFonts w:ascii="Courier New" w:eastAsia="宋体" w:hAnsi="Courier New"/>
          <w:noProof/>
          <w:sz w:val="16"/>
          <w:lang w:eastAsia="ko-KR"/>
        </w:rPr>
        <w:tab/>
      </w:r>
      <w:r w:rsidRPr="00654AA8">
        <w:rPr>
          <w:rFonts w:ascii="Courier New" w:eastAsia="宋体" w:hAnsi="Courier New" w:hint="eastAsia"/>
          <w:noProof/>
          <w:sz w:val="16"/>
          <w:lang w:val="en-US" w:eastAsia="zh-CN"/>
        </w:rPr>
        <w:t>id-QoSMonitoringDisabled,</w:t>
      </w:r>
    </w:p>
    <w:p w14:paraId="7CDD7D7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54AA8">
        <w:rPr>
          <w:rFonts w:ascii="Courier New" w:eastAsia="宋体" w:hAnsi="Courier New"/>
          <w:noProof/>
          <w:snapToGrid w:val="0"/>
          <w:sz w:val="16"/>
          <w:lang w:eastAsia="ko-KR"/>
        </w:rPr>
        <w:tab/>
        <w:t>id-QosMonitoringReportingFrequency,</w:t>
      </w:r>
    </w:p>
    <w:p w14:paraId="5822AC2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t>id-DAPSRequestInfo,</w:t>
      </w:r>
      <w:r w:rsidRPr="00654AA8">
        <w:rPr>
          <w:rFonts w:ascii="Courier New" w:eastAsia="宋体" w:hAnsi="Courier New"/>
          <w:noProof/>
          <w:snapToGrid w:val="0"/>
          <w:sz w:val="16"/>
          <w:lang w:eastAsia="ko-KR"/>
        </w:rPr>
        <w:t xml:space="preserve"> </w:t>
      </w:r>
    </w:p>
    <w:p w14:paraId="4533F68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id-OffsetOfNbiotChannelNumberToDL-EARFCN</w:t>
      </w:r>
      <w:r w:rsidRPr="00654AA8">
        <w:rPr>
          <w:rFonts w:ascii="Courier New" w:eastAsia="宋体" w:hAnsi="Courier New"/>
          <w:noProof/>
          <w:snapToGrid w:val="0"/>
          <w:sz w:val="16"/>
          <w:lang w:eastAsia="zh-CN"/>
        </w:rPr>
        <w:t>,</w:t>
      </w:r>
    </w:p>
    <w:p w14:paraId="7584FA5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54AA8">
        <w:rPr>
          <w:rFonts w:ascii="Courier New" w:eastAsia="宋体" w:hAnsi="Courier New"/>
          <w:noProof/>
          <w:snapToGrid w:val="0"/>
          <w:sz w:val="16"/>
          <w:lang w:eastAsia="ko-KR"/>
        </w:rPr>
        <w:tab/>
        <w:t>id-OffsetOfNbiotChannelNumberToUL-EARFCN</w:t>
      </w:r>
      <w:r w:rsidRPr="00654AA8">
        <w:rPr>
          <w:rFonts w:ascii="Courier New" w:eastAsia="宋体" w:hAnsi="Courier New" w:hint="eastAsia"/>
          <w:noProof/>
          <w:snapToGrid w:val="0"/>
          <w:sz w:val="16"/>
          <w:lang w:eastAsia="zh-CN"/>
        </w:rPr>
        <w:t>,</w:t>
      </w:r>
    </w:p>
    <w:p w14:paraId="098409D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t>id-</w:t>
      </w:r>
      <w:proofErr w:type="spellStart"/>
      <w:r w:rsidRPr="00654AA8">
        <w:rPr>
          <w:rFonts w:ascii="Courier New" w:eastAsia="宋体" w:hAnsi="Courier New"/>
          <w:snapToGrid w:val="0"/>
          <w:sz w:val="16"/>
          <w:lang w:eastAsia="ko-KR"/>
        </w:rPr>
        <w:t>NBIoT</w:t>
      </w:r>
      <w:proofErr w:type="spellEnd"/>
      <w:r w:rsidRPr="00654AA8">
        <w:rPr>
          <w:rFonts w:ascii="Courier New" w:eastAsia="宋体" w:hAnsi="Courier New"/>
          <w:snapToGrid w:val="0"/>
          <w:sz w:val="16"/>
          <w:lang w:eastAsia="ko-KR"/>
        </w:rPr>
        <w:t>-UL-DL-</w:t>
      </w:r>
      <w:proofErr w:type="spellStart"/>
      <w:r w:rsidRPr="00654AA8">
        <w:rPr>
          <w:rFonts w:ascii="Courier New" w:eastAsia="宋体" w:hAnsi="Courier New"/>
          <w:snapToGrid w:val="0"/>
          <w:sz w:val="16"/>
          <w:lang w:eastAsia="ko-KR"/>
        </w:rPr>
        <w:t>AlignmentOffset</w:t>
      </w:r>
      <w:proofErr w:type="spellEnd"/>
      <w:r w:rsidRPr="00654AA8">
        <w:rPr>
          <w:rFonts w:ascii="Courier New" w:eastAsia="宋体" w:hAnsi="Courier New"/>
          <w:snapToGrid w:val="0"/>
          <w:sz w:val="16"/>
          <w:lang w:eastAsia="ko-KR"/>
        </w:rPr>
        <w:t>,</w:t>
      </w:r>
    </w:p>
    <w:p w14:paraId="297B105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napToGrid w:val="0"/>
          <w:sz w:val="16"/>
          <w:lang w:eastAsia="zh-CN"/>
        </w:rPr>
        <w:tab/>
        <w:t>id-</w:t>
      </w:r>
      <w:proofErr w:type="spellStart"/>
      <w:r w:rsidRPr="00654AA8">
        <w:rPr>
          <w:rFonts w:ascii="Courier New" w:eastAsia="宋体" w:hAnsi="Courier New"/>
          <w:noProof/>
          <w:sz w:val="16"/>
          <w:lang w:eastAsia="ko-KR"/>
        </w:rPr>
        <w:t>TDDULDLConfigurationCommonNR</w:t>
      </w:r>
      <w:proofErr w:type="spellEnd"/>
      <w:r w:rsidRPr="00654AA8">
        <w:rPr>
          <w:rFonts w:ascii="Courier New" w:eastAsia="宋体" w:hAnsi="Courier New"/>
          <w:snapToGrid w:val="0"/>
          <w:sz w:val="16"/>
          <w:lang w:eastAsia="zh-CN"/>
        </w:rPr>
        <w:t>,</w:t>
      </w:r>
    </w:p>
    <w:p w14:paraId="712DD3A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54AA8">
        <w:rPr>
          <w:rFonts w:ascii="Courier New" w:eastAsia="宋体" w:hAnsi="Courier New"/>
          <w:snapToGrid w:val="0"/>
          <w:sz w:val="16"/>
          <w:lang w:eastAsia="zh-CN"/>
        </w:rPr>
        <w:tab/>
        <w:t>id-</w:t>
      </w:r>
      <w:proofErr w:type="spellStart"/>
      <w:r w:rsidRPr="00654AA8">
        <w:rPr>
          <w:rFonts w:ascii="Courier New" w:eastAsia="宋体" w:hAnsi="Courier New"/>
          <w:snapToGrid w:val="0"/>
          <w:sz w:val="16"/>
          <w:lang w:eastAsia="zh-CN"/>
        </w:rPr>
        <w:t>CarrierList</w:t>
      </w:r>
      <w:proofErr w:type="spellEnd"/>
      <w:r w:rsidRPr="00654AA8">
        <w:rPr>
          <w:rFonts w:ascii="Courier New" w:eastAsia="宋体" w:hAnsi="Courier New"/>
          <w:snapToGrid w:val="0"/>
          <w:sz w:val="16"/>
          <w:lang w:eastAsia="zh-CN"/>
        </w:rPr>
        <w:t>,</w:t>
      </w:r>
    </w:p>
    <w:p w14:paraId="061CD06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w:t>
      </w:r>
      <w:proofErr w:type="spellStart"/>
      <w:r w:rsidRPr="00654AA8">
        <w:rPr>
          <w:rFonts w:ascii="Courier New" w:eastAsia="宋体" w:hAnsi="Courier New"/>
          <w:snapToGrid w:val="0"/>
          <w:sz w:val="16"/>
          <w:lang w:eastAsia="zh-CN"/>
        </w:rPr>
        <w:t>ULCarrierList</w:t>
      </w:r>
      <w:proofErr w:type="spellEnd"/>
      <w:r w:rsidRPr="00654AA8">
        <w:rPr>
          <w:rFonts w:ascii="Courier New" w:eastAsia="宋体" w:hAnsi="Courier New"/>
          <w:snapToGrid w:val="0"/>
          <w:sz w:val="16"/>
          <w:lang w:eastAsia="zh-CN"/>
        </w:rPr>
        <w:t>,</w:t>
      </w:r>
    </w:p>
    <w:p w14:paraId="1A73140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id-FrequencyShift7p5khz,</w:t>
      </w:r>
    </w:p>
    <w:p w14:paraId="4BD4DF0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napToGrid w:val="0"/>
          <w:sz w:val="16"/>
          <w:lang w:eastAsia="ko-KR"/>
        </w:rPr>
        <w:tab/>
      </w:r>
      <w:r w:rsidRPr="00654AA8">
        <w:rPr>
          <w:rFonts w:ascii="Courier New" w:eastAsia="宋体" w:hAnsi="Courier New"/>
          <w:snapToGrid w:val="0"/>
          <w:sz w:val="16"/>
          <w:lang w:eastAsia="zh-CN"/>
        </w:rPr>
        <w:t>id-SSB-</w:t>
      </w:r>
      <w:proofErr w:type="spellStart"/>
      <w:r w:rsidRPr="00654AA8">
        <w:rPr>
          <w:rFonts w:ascii="Courier New" w:eastAsia="宋体" w:hAnsi="Courier New"/>
          <w:snapToGrid w:val="0"/>
          <w:sz w:val="16"/>
          <w:lang w:eastAsia="zh-CN"/>
        </w:rPr>
        <w:t>PositionsInBurst</w:t>
      </w:r>
      <w:proofErr w:type="spellEnd"/>
      <w:r w:rsidRPr="00654AA8">
        <w:rPr>
          <w:rFonts w:ascii="Courier New" w:eastAsia="宋体" w:hAnsi="Courier New"/>
          <w:snapToGrid w:val="0"/>
          <w:sz w:val="16"/>
          <w:lang w:eastAsia="zh-CN"/>
        </w:rPr>
        <w:t>,</w:t>
      </w:r>
    </w:p>
    <w:p w14:paraId="407D2B7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54AA8">
        <w:rPr>
          <w:rFonts w:ascii="Courier New" w:eastAsia="宋体" w:hAnsi="Courier New"/>
          <w:noProof/>
          <w:snapToGrid w:val="0"/>
          <w:sz w:val="16"/>
          <w:lang w:eastAsia="ko-KR"/>
        </w:rPr>
        <w:tab/>
        <w:t>id-</w:t>
      </w:r>
      <w:proofErr w:type="spellStart"/>
      <w:r w:rsidRPr="00654AA8">
        <w:rPr>
          <w:rFonts w:ascii="Courier New" w:eastAsia="宋体" w:hAnsi="Courier New"/>
          <w:snapToGrid w:val="0"/>
          <w:sz w:val="16"/>
          <w:lang w:eastAsia="zh-CN"/>
        </w:rPr>
        <w:t>NRCellPRACHConfig</w:t>
      </w:r>
      <w:proofErr w:type="spellEnd"/>
      <w:r w:rsidRPr="00654AA8">
        <w:rPr>
          <w:rFonts w:ascii="Courier New" w:eastAsia="宋体" w:hAnsi="Courier New"/>
          <w:noProof/>
          <w:snapToGrid w:val="0"/>
          <w:sz w:val="16"/>
          <w:lang w:eastAsia="ko-KR"/>
        </w:rPr>
        <w:t>,</w:t>
      </w:r>
    </w:p>
    <w:p w14:paraId="1CF9743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noProof/>
          <w:snapToGrid w:val="0"/>
          <w:sz w:val="16"/>
          <w:lang w:eastAsia="ko-KR"/>
        </w:rPr>
        <w:tab/>
        <w:t>id-Redundant-UL-NG-U-TNLatUPF,</w:t>
      </w:r>
      <w:bookmarkStart w:id="149" w:name="_Hlk34814094"/>
    </w:p>
    <w:p w14:paraId="28EBF86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54AA8">
        <w:rPr>
          <w:rFonts w:ascii="Courier New" w:eastAsia="宋体" w:hAnsi="Courier New"/>
          <w:snapToGrid w:val="0"/>
          <w:sz w:val="16"/>
          <w:lang w:eastAsia="zh-CN"/>
        </w:rPr>
        <w:tab/>
        <w:t>id-Redundant-DL-NG-U-</w:t>
      </w:r>
      <w:proofErr w:type="spellStart"/>
      <w:r w:rsidRPr="00654AA8">
        <w:rPr>
          <w:rFonts w:ascii="Courier New" w:eastAsia="宋体" w:hAnsi="Courier New"/>
          <w:snapToGrid w:val="0"/>
          <w:sz w:val="16"/>
          <w:lang w:eastAsia="zh-CN"/>
        </w:rPr>
        <w:t>TNLatNG</w:t>
      </w:r>
      <w:proofErr w:type="spellEnd"/>
      <w:r w:rsidRPr="00654AA8">
        <w:rPr>
          <w:rFonts w:ascii="Courier New" w:eastAsia="宋体" w:hAnsi="Courier New"/>
          <w:snapToGrid w:val="0"/>
          <w:sz w:val="16"/>
          <w:lang w:eastAsia="zh-CN"/>
        </w:rPr>
        <w:t>-RAN,</w:t>
      </w:r>
    </w:p>
    <w:bookmarkEnd w:id="149"/>
    <w:p w14:paraId="7FA4AD5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id-CNPacketDelayBudgetDownlink,</w:t>
      </w:r>
    </w:p>
    <w:p w14:paraId="6B9B492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654AA8">
        <w:rPr>
          <w:rFonts w:ascii="Courier New" w:eastAsia="宋体" w:hAnsi="Courier New"/>
          <w:noProof/>
          <w:snapToGrid w:val="0"/>
          <w:sz w:val="16"/>
          <w:lang w:eastAsia="ko-KR"/>
        </w:rPr>
        <w:tab/>
      </w:r>
      <w:r w:rsidRPr="00654AA8">
        <w:rPr>
          <w:rFonts w:ascii="Courier New" w:eastAsia="宋体" w:hAnsi="Courier New"/>
          <w:noProof/>
          <w:snapToGrid w:val="0"/>
          <w:sz w:val="16"/>
          <w:lang w:val="en-US" w:eastAsia="ko-KR"/>
        </w:rPr>
        <w:t>id-CNPacketDelayBudgetUplink,</w:t>
      </w:r>
    </w:p>
    <w:p w14:paraId="3F52804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654AA8">
        <w:rPr>
          <w:rFonts w:ascii="Courier New" w:eastAsia="宋体" w:hAnsi="Courier New"/>
          <w:noProof/>
          <w:snapToGrid w:val="0"/>
          <w:sz w:val="16"/>
          <w:lang w:val="en-US" w:eastAsia="ko-KR"/>
        </w:rPr>
        <w:tab/>
      </w:r>
      <w:r w:rsidRPr="00654AA8">
        <w:rPr>
          <w:rFonts w:ascii="Courier New" w:eastAsia="宋体" w:hAnsi="Courier New"/>
          <w:snapToGrid w:val="0"/>
          <w:sz w:val="16"/>
          <w:lang w:val="en-US" w:eastAsia="ko-KR"/>
        </w:rPr>
        <w:t>id-</w:t>
      </w:r>
      <w:proofErr w:type="spellStart"/>
      <w:r w:rsidRPr="00654AA8">
        <w:rPr>
          <w:rFonts w:ascii="Courier New" w:eastAsia="宋体" w:hAnsi="Courier New"/>
          <w:snapToGrid w:val="0"/>
          <w:sz w:val="16"/>
          <w:lang w:val="en-US" w:eastAsia="ko-KR"/>
        </w:rPr>
        <w:t>ExtendedPacketDelayBudget</w:t>
      </w:r>
      <w:proofErr w:type="spellEnd"/>
      <w:r w:rsidRPr="00654AA8">
        <w:rPr>
          <w:rFonts w:ascii="Courier New" w:eastAsia="宋体" w:hAnsi="Courier New"/>
          <w:noProof/>
          <w:snapToGrid w:val="0"/>
          <w:sz w:val="16"/>
          <w:lang w:val="en-US" w:eastAsia="ko-KR"/>
        </w:rPr>
        <w:t>,</w:t>
      </w:r>
    </w:p>
    <w:p w14:paraId="5B105AFE"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val="en-US" w:eastAsia="ko-KR"/>
        </w:rPr>
        <w:tab/>
      </w:r>
      <w:r w:rsidRPr="00654AA8">
        <w:rPr>
          <w:rFonts w:ascii="Courier New" w:eastAsia="宋体" w:hAnsi="Courier New"/>
          <w:noProof/>
          <w:snapToGrid w:val="0"/>
          <w:sz w:val="16"/>
          <w:lang w:eastAsia="ko-KR"/>
        </w:rPr>
        <w:t>id-Additional-Redundant-UL-NG-U-TNLatUPF-List,</w:t>
      </w:r>
    </w:p>
    <w:p w14:paraId="1D7FA06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id-RedundantCommonNetworkInstance,</w:t>
      </w:r>
    </w:p>
    <w:p w14:paraId="4438AED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id-TSCTrafficCharacteristics,</w:t>
      </w:r>
    </w:p>
    <w:p w14:paraId="4D981C6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id-RedundantQoSFlowIndicator,</w:t>
      </w:r>
    </w:p>
    <w:p w14:paraId="5F86CBB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id-Additional-PDCP-Duplication-TNL-List,</w:t>
      </w:r>
    </w:p>
    <w:p w14:paraId="5142616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r>
      <w:r w:rsidRPr="00654AA8">
        <w:rPr>
          <w:rFonts w:ascii="Courier New" w:eastAsia="宋体" w:hAnsi="Courier New" w:hint="eastAsia"/>
          <w:noProof/>
          <w:snapToGrid w:val="0"/>
          <w:sz w:val="16"/>
          <w:lang w:eastAsia="ko-KR"/>
        </w:rPr>
        <w:t>id-</w:t>
      </w:r>
      <w:r w:rsidRPr="00654AA8">
        <w:rPr>
          <w:rFonts w:ascii="Courier New" w:eastAsia="宋体" w:hAnsi="Courier New"/>
          <w:noProof/>
          <w:snapToGrid w:val="0"/>
          <w:sz w:val="16"/>
          <w:lang w:eastAsia="ko-KR"/>
        </w:rPr>
        <w:t>RedundantPDUSessionInformation</w:t>
      </w:r>
      <w:r w:rsidRPr="00654AA8">
        <w:rPr>
          <w:rFonts w:ascii="Courier New" w:eastAsia="宋体" w:hAnsi="Courier New" w:hint="eastAsia"/>
          <w:noProof/>
          <w:snapToGrid w:val="0"/>
          <w:sz w:val="16"/>
          <w:lang w:eastAsia="ko-KR"/>
        </w:rPr>
        <w:t>,</w:t>
      </w:r>
    </w:p>
    <w:p w14:paraId="7A9FAD8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id-UsedRSNInformation,</w:t>
      </w:r>
    </w:p>
    <w:p w14:paraId="5AD09FE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id-RLCDuplicationInformation,</w:t>
      </w:r>
    </w:p>
    <w:p w14:paraId="10926F6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id-CSI-RSTransmissionIndication,</w:t>
      </w:r>
    </w:p>
    <w:p w14:paraId="5CC8952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id-UERadioCapabilityID,</w:t>
      </w:r>
    </w:p>
    <w:p w14:paraId="160E4DF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id-secondary-SN-UL-PDCP-UP-TNLInfo,</w:t>
      </w:r>
    </w:p>
    <w:p w14:paraId="3DD0AB1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t>id-</w:t>
      </w:r>
      <w:r w:rsidRPr="00654AA8">
        <w:rPr>
          <w:rFonts w:ascii="Courier New" w:eastAsia="宋体" w:hAnsi="Courier New"/>
          <w:noProof/>
          <w:snapToGrid w:val="0"/>
          <w:sz w:val="16"/>
          <w:lang w:eastAsia="ko-KR"/>
        </w:rPr>
        <w:t>pdcpDuplicationConfiguration,</w:t>
      </w:r>
    </w:p>
    <w:p w14:paraId="094015A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id-duplicationActivation,</w:t>
      </w:r>
    </w:p>
    <w:p w14:paraId="7A8A828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54AA8">
        <w:rPr>
          <w:rFonts w:ascii="Courier New" w:eastAsia="宋体" w:hAnsi="Courier New"/>
          <w:noProof/>
          <w:snapToGrid w:val="0"/>
          <w:sz w:val="16"/>
          <w:lang w:eastAsia="zh-CN"/>
        </w:rPr>
        <w:tab/>
        <w:t>id-NPRACHConfiguration,</w:t>
      </w:r>
    </w:p>
    <w:p w14:paraId="2EBE41F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id-QoSFlowsMappedtoDRB-SetupResponse-MNterminated,</w:t>
      </w:r>
    </w:p>
    <w:p w14:paraId="53F69C1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id-DL-scheduling-PDCCH-CCE-usage,</w:t>
      </w:r>
    </w:p>
    <w:p w14:paraId="36CF10F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id-UL-scheduling-PDCCH-CCE-usage,</w:t>
      </w:r>
    </w:p>
    <w:p w14:paraId="40CBDD0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54AA8">
        <w:rPr>
          <w:rFonts w:ascii="Courier New" w:eastAsia="宋体" w:hAnsi="Courier New"/>
          <w:noProof/>
          <w:snapToGrid w:val="0"/>
          <w:sz w:val="16"/>
          <w:lang w:eastAsia="ko-KR"/>
        </w:rPr>
        <w:tab/>
      </w:r>
      <w:r w:rsidRPr="00654AA8">
        <w:rPr>
          <w:rFonts w:ascii="Courier New" w:eastAsia="宋体" w:hAnsi="Courier New"/>
          <w:noProof/>
          <w:snapToGrid w:val="0"/>
          <w:sz w:val="16"/>
          <w:lang w:eastAsia="en-GB"/>
        </w:rPr>
        <w:t>id-SFN-Offset,</w:t>
      </w:r>
    </w:p>
    <w:p w14:paraId="67EB3FF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id-QoS-Mapping-Information,</w:t>
      </w:r>
    </w:p>
    <w:p w14:paraId="4700D7B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id-AdditionLocationInformation,</w:t>
      </w:r>
    </w:p>
    <w:p w14:paraId="065F84A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54AA8">
        <w:rPr>
          <w:rFonts w:ascii="Courier New" w:eastAsia="宋体" w:hAnsi="Courier New"/>
          <w:noProof/>
          <w:snapToGrid w:val="0"/>
          <w:sz w:val="16"/>
          <w:lang w:eastAsia="ko-KR"/>
        </w:rPr>
        <w:tab/>
      </w:r>
      <w:r w:rsidRPr="00654AA8">
        <w:rPr>
          <w:rFonts w:ascii="Courier New" w:eastAsia="宋体" w:hAnsi="Courier New"/>
          <w:noProof/>
          <w:snapToGrid w:val="0"/>
          <w:sz w:val="16"/>
          <w:lang w:eastAsia="zh-CN"/>
        </w:rPr>
        <w:t>id-dataForwardingInfoFromTargetE-UTRANnode,</w:t>
      </w:r>
    </w:p>
    <w:p w14:paraId="1970F554" w14:textId="77777777" w:rsid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Rapporteur" w:date="2022-03-08T08:32:00Z"/>
          <w:rFonts w:ascii="Courier New" w:eastAsia="宋体" w:hAnsi="Courier New" w:hint="eastAsia"/>
          <w:noProof/>
          <w:sz w:val="16"/>
          <w:lang w:eastAsia="zh-CN"/>
        </w:rPr>
      </w:pPr>
      <w:bookmarkStart w:id="151" w:name="_Hlk89168732"/>
      <w:r w:rsidRPr="00654AA8">
        <w:rPr>
          <w:rFonts w:ascii="Courier New" w:eastAsia="宋体" w:hAnsi="Courier New"/>
          <w:noProof/>
          <w:sz w:val="16"/>
          <w:lang w:eastAsia="ja-JP"/>
        </w:rPr>
        <w:tab/>
        <w:t>id-Cause,</w:t>
      </w:r>
      <w:bookmarkEnd w:id="151"/>
    </w:p>
    <w:p w14:paraId="401B26FC" w14:textId="389918BE" w:rsidR="00A419E8" w:rsidRDefault="00A419E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hint="eastAsia"/>
          <w:noProof/>
          <w:sz w:val="16"/>
          <w:lang w:eastAsia="ja-JP"/>
        </w:rPr>
      </w:pPr>
      <w:ins w:id="152" w:author="Rapporteur" w:date="2022-03-08T08:32:00Z">
        <w:r>
          <w:rPr>
            <w:rFonts w:ascii="Courier New" w:eastAsia="宋体" w:hAnsi="Courier New" w:hint="eastAsia"/>
            <w:noProof/>
            <w:sz w:val="16"/>
            <w:lang w:eastAsia="ja-JP"/>
          </w:rPr>
          <w:tab/>
        </w:r>
        <w:proofErr w:type="gramStart"/>
        <w:r w:rsidRPr="00A419E8">
          <w:rPr>
            <w:rFonts w:ascii="Courier New" w:eastAsia="宋体" w:hAnsi="Courier New"/>
            <w:noProof/>
            <w:sz w:val="16"/>
            <w:lang w:eastAsia="ja-JP"/>
          </w:rPr>
          <w:t>id-</w:t>
        </w:r>
        <w:proofErr w:type="spellStart"/>
        <w:r w:rsidRPr="00A419E8">
          <w:rPr>
            <w:rFonts w:ascii="Courier New" w:eastAsia="宋体" w:hAnsi="Courier New"/>
            <w:noProof/>
            <w:sz w:val="16"/>
            <w:lang w:eastAsia="ja-JP"/>
          </w:rPr>
          <w:t>PositioningInformation</w:t>
        </w:r>
        <w:proofErr w:type="spellEnd"/>
        <w:proofErr w:type="gramEnd"/>
        <w:r w:rsidRPr="00A419E8">
          <w:rPr>
            <w:rFonts w:ascii="Courier New" w:eastAsia="宋体" w:hAnsi="Courier New"/>
            <w:noProof/>
            <w:sz w:val="16"/>
            <w:lang w:eastAsia="ja-JP"/>
          </w:rPr>
          <w:t>,</w:t>
        </w:r>
      </w:ins>
    </w:p>
    <w:p w14:paraId="1D80584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54AA8">
        <w:rPr>
          <w:rFonts w:ascii="Courier New" w:eastAsia="宋体" w:hAnsi="Courier New"/>
          <w:noProof/>
          <w:sz w:val="16"/>
          <w:lang w:eastAsia="ko-KR"/>
        </w:rPr>
        <w:tab/>
      </w:r>
      <w:r w:rsidRPr="00654AA8">
        <w:rPr>
          <w:rFonts w:ascii="Courier New" w:eastAsia="宋体" w:hAnsi="Courier New"/>
          <w:noProof/>
          <w:sz w:val="16"/>
          <w:lang w:eastAsia="ja-JP"/>
        </w:rPr>
        <w:t>maxEARFCN,</w:t>
      </w:r>
    </w:p>
    <w:p w14:paraId="5FC68D0E"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maxnoofAllowedAreas,</w:t>
      </w:r>
    </w:p>
    <w:p w14:paraId="5F1E2AF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maxnoofAMFRegions,</w:t>
      </w:r>
    </w:p>
    <w:p w14:paraId="2362967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maxnoofAoIs,</w:t>
      </w:r>
    </w:p>
    <w:p w14:paraId="1832A26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maxnoofBPLMNs,</w:t>
      </w:r>
    </w:p>
    <w:p w14:paraId="698C2C9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proofErr w:type="spellStart"/>
      <w:r w:rsidRPr="00654AA8">
        <w:rPr>
          <w:rFonts w:ascii="Courier New" w:eastAsia="宋体" w:hAnsi="Courier New"/>
          <w:snapToGrid w:val="0"/>
          <w:sz w:val="16"/>
          <w:lang w:eastAsia="ko-KR"/>
        </w:rPr>
        <w:t>maxnoofCAGs</w:t>
      </w:r>
      <w:proofErr w:type="spellEnd"/>
      <w:r w:rsidRPr="00654AA8">
        <w:rPr>
          <w:rFonts w:ascii="Courier New" w:eastAsia="宋体" w:hAnsi="Courier New"/>
          <w:snapToGrid w:val="0"/>
          <w:sz w:val="16"/>
          <w:lang w:eastAsia="ko-KR"/>
        </w:rPr>
        <w:t>,</w:t>
      </w:r>
    </w:p>
    <w:p w14:paraId="4197966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maxnoofCAGsperPLMN</w:t>
      </w:r>
      <w:proofErr w:type="spellEnd"/>
      <w:r w:rsidRPr="00654AA8">
        <w:rPr>
          <w:rFonts w:ascii="Courier New" w:eastAsia="宋体" w:hAnsi="Courier New"/>
          <w:snapToGrid w:val="0"/>
          <w:sz w:val="16"/>
          <w:lang w:eastAsia="ko-KR"/>
        </w:rPr>
        <w:t>,</w:t>
      </w:r>
    </w:p>
    <w:p w14:paraId="6F7145A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maxnoofCellsinAoI,</w:t>
      </w:r>
    </w:p>
    <w:p w14:paraId="6789206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lastRenderedPageBreak/>
        <w:tab/>
        <w:t>maxnoofCellsinNG-RANnode,</w:t>
      </w:r>
    </w:p>
    <w:p w14:paraId="12AC22D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maxnoofCellsinRNA,</w:t>
      </w:r>
    </w:p>
    <w:p w14:paraId="70C1B11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54AA8">
        <w:rPr>
          <w:rFonts w:ascii="Courier New" w:eastAsia="宋体" w:hAnsi="Courier New"/>
          <w:sz w:val="16"/>
          <w:szCs w:val="16"/>
          <w:lang w:eastAsia="ko-KR"/>
        </w:rPr>
        <w:tab/>
      </w:r>
      <w:proofErr w:type="spellStart"/>
      <w:r w:rsidRPr="00654AA8">
        <w:rPr>
          <w:rFonts w:ascii="Courier New" w:eastAsia="宋体" w:hAnsi="Courier New"/>
          <w:sz w:val="16"/>
          <w:szCs w:val="16"/>
          <w:lang w:eastAsia="ko-KR"/>
        </w:rPr>
        <w:t>maxnoofCellsinUEHistoryInfo</w:t>
      </w:r>
      <w:proofErr w:type="spellEnd"/>
      <w:r w:rsidRPr="00654AA8">
        <w:rPr>
          <w:rFonts w:ascii="Courier New" w:eastAsia="宋体" w:hAnsi="Courier New"/>
          <w:sz w:val="16"/>
          <w:szCs w:val="16"/>
          <w:lang w:eastAsia="ko-KR"/>
        </w:rPr>
        <w:t>,</w:t>
      </w:r>
    </w:p>
    <w:p w14:paraId="51B41D3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maxnoofCellsUEMovingTrajectory</w:t>
      </w:r>
      <w:proofErr w:type="spellEnd"/>
      <w:r w:rsidRPr="00654AA8">
        <w:rPr>
          <w:rFonts w:ascii="Courier New" w:eastAsia="宋体" w:hAnsi="Courier New"/>
          <w:snapToGrid w:val="0"/>
          <w:sz w:val="16"/>
          <w:lang w:eastAsia="ko-KR"/>
        </w:rPr>
        <w:t>,</w:t>
      </w:r>
    </w:p>
    <w:p w14:paraId="05D1C10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maxnoofDRBs,</w:t>
      </w:r>
    </w:p>
    <w:p w14:paraId="5AE7725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noProof/>
          <w:sz w:val="16"/>
          <w:lang w:eastAsia="ko-KR"/>
        </w:rPr>
        <w:tab/>
      </w:r>
      <w:proofErr w:type="spellStart"/>
      <w:r w:rsidRPr="00654AA8">
        <w:rPr>
          <w:rFonts w:ascii="Courier New" w:eastAsia="宋体" w:hAnsi="Courier New"/>
          <w:snapToGrid w:val="0"/>
          <w:sz w:val="16"/>
          <w:lang w:eastAsia="ko-KR"/>
        </w:rPr>
        <w:t>maxnoofEPLMNs</w:t>
      </w:r>
      <w:proofErr w:type="spellEnd"/>
      <w:r w:rsidRPr="00654AA8">
        <w:rPr>
          <w:rFonts w:ascii="Courier New" w:eastAsia="宋体" w:hAnsi="Courier New"/>
          <w:snapToGrid w:val="0"/>
          <w:sz w:val="16"/>
          <w:lang w:eastAsia="ko-KR"/>
        </w:rPr>
        <w:t>,</w:t>
      </w:r>
    </w:p>
    <w:p w14:paraId="7C1AB8B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napToGrid w:val="0"/>
          <w:sz w:val="16"/>
          <w:lang w:eastAsia="zh-CN"/>
        </w:rPr>
        <w:tab/>
        <w:t>maxnoofEPLMNsplus1,</w:t>
      </w:r>
    </w:p>
    <w:p w14:paraId="282E26E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r>
      <w:r w:rsidRPr="00654AA8">
        <w:rPr>
          <w:rFonts w:ascii="Courier New" w:eastAsia="宋体" w:hAnsi="Courier New"/>
          <w:noProof/>
          <w:sz w:val="16"/>
          <w:lang w:eastAsia="ko-KR"/>
        </w:rPr>
        <w:t>maxnoofEUTRABands,</w:t>
      </w:r>
    </w:p>
    <w:p w14:paraId="0D96D8D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maxnoofEUTRABPLMNs</w:t>
      </w:r>
      <w:proofErr w:type="spellEnd"/>
      <w:r w:rsidRPr="00654AA8">
        <w:rPr>
          <w:rFonts w:ascii="Courier New" w:eastAsia="宋体" w:hAnsi="Courier New"/>
          <w:snapToGrid w:val="0"/>
          <w:sz w:val="16"/>
          <w:lang w:eastAsia="ko-KR"/>
        </w:rPr>
        <w:t>,</w:t>
      </w:r>
    </w:p>
    <w:p w14:paraId="6F08713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maxnoofForbiddenTACs,</w:t>
      </w:r>
    </w:p>
    <w:p w14:paraId="31EB1F2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maxnoofMBSFNEUTRA,</w:t>
      </w:r>
    </w:p>
    <w:p w14:paraId="2417A1A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maxnoofMultiConnectivityMinusOne,</w:t>
      </w:r>
    </w:p>
    <w:p w14:paraId="39A0F56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maxnoofNeighbours,</w:t>
      </w:r>
    </w:p>
    <w:p w14:paraId="6EF4698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maxnoofNIDs</w:t>
      </w:r>
      <w:proofErr w:type="spellEnd"/>
      <w:r w:rsidRPr="00654AA8">
        <w:rPr>
          <w:rFonts w:ascii="Courier New" w:eastAsia="宋体" w:hAnsi="Courier New"/>
          <w:snapToGrid w:val="0"/>
          <w:sz w:val="16"/>
          <w:lang w:eastAsia="ko-KR"/>
        </w:rPr>
        <w:t>,</w:t>
      </w:r>
    </w:p>
    <w:p w14:paraId="318167D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maxnoofNRCellBands,</w:t>
      </w:r>
    </w:p>
    <w:p w14:paraId="4C78757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54AA8">
        <w:rPr>
          <w:rFonts w:ascii="Courier New" w:eastAsia="宋体" w:hAnsi="Courier New"/>
          <w:noProof/>
          <w:sz w:val="16"/>
          <w:lang w:eastAsia="ko-KR"/>
        </w:rPr>
        <w:tab/>
      </w:r>
      <w:proofErr w:type="spellStart"/>
      <w:r w:rsidRPr="00654AA8">
        <w:rPr>
          <w:rFonts w:ascii="Courier New" w:eastAsia="宋体" w:hAnsi="Courier New"/>
          <w:sz w:val="16"/>
          <w:szCs w:val="16"/>
          <w:lang w:eastAsia="ko-KR"/>
        </w:rPr>
        <w:t>maxnoofPDUSessions</w:t>
      </w:r>
      <w:proofErr w:type="spellEnd"/>
      <w:r w:rsidRPr="00654AA8">
        <w:rPr>
          <w:rFonts w:ascii="Courier New" w:eastAsia="宋体" w:hAnsi="Courier New"/>
          <w:sz w:val="16"/>
          <w:szCs w:val="16"/>
          <w:lang w:eastAsia="ko-KR"/>
        </w:rPr>
        <w:t>,</w:t>
      </w:r>
    </w:p>
    <w:p w14:paraId="4440684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maxnoofPLMNs,</w:t>
      </w:r>
    </w:p>
    <w:p w14:paraId="75EDF94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654AA8">
        <w:rPr>
          <w:rFonts w:ascii="Courier New" w:eastAsia="宋体" w:hAnsi="Courier New" w:cs="Arial"/>
          <w:noProof/>
          <w:sz w:val="16"/>
          <w:lang w:eastAsia="zh-CN"/>
        </w:rPr>
        <w:tab/>
        <w:t>maxnoofProtectedResourcePatterns,</w:t>
      </w:r>
    </w:p>
    <w:p w14:paraId="4582336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maxnoofQoSFlows,</w:t>
      </w:r>
    </w:p>
    <w:p w14:paraId="2EFAB8E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maxnoofQoSParaSets,</w:t>
      </w:r>
    </w:p>
    <w:p w14:paraId="63936DF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maxnoofRANAreaCodes,</w:t>
      </w:r>
    </w:p>
    <w:p w14:paraId="29EFBCC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maxnoofRANAreasinRNA,</w:t>
      </w:r>
    </w:p>
    <w:p w14:paraId="6D2B1DA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maxnoofSCellGroups,</w:t>
      </w:r>
    </w:p>
    <w:p w14:paraId="2A1C677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maxnoofSCellGroupsplus1,</w:t>
      </w:r>
    </w:p>
    <w:p w14:paraId="1EB9AF6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maxnoofSliceItems</w:t>
      </w:r>
      <w:proofErr w:type="spellEnd"/>
      <w:r w:rsidRPr="00654AA8">
        <w:rPr>
          <w:rFonts w:ascii="Courier New" w:eastAsia="宋体" w:hAnsi="Courier New"/>
          <w:snapToGrid w:val="0"/>
          <w:sz w:val="16"/>
          <w:lang w:eastAsia="ko-KR"/>
        </w:rPr>
        <w:t>,</w:t>
      </w:r>
    </w:p>
    <w:p w14:paraId="5489AE5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maxnoofExtSliceItems</w:t>
      </w:r>
      <w:proofErr w:type="spellEnd"/>
      <w:r w:rsidRPr="00654AA8">
        <w:rPr>
          <w:rFonts w:ascii="Courier New" w:eastAsia="宋体" w:hAnsi="Courier New"/>
          <w:snapToGrid w:val="0"/>
          <w:sz w:val="16"/>
          <w:lang w:eastAsia="ko-KR"/>
        </w:rPr>
        <w:t>,</w:t>
      </w:r>
    </w:p>
    <w:p w14:paraId="40F34AB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maxnoofSNPNIDs</w:t>
      </w:r>
      <w:proofErr w:type="spellEnd"/>
      <w:r w:rsidRPr="00654AA8">
        <w:rPr>
          <w:rFonts w:ascii="Courier New" w:eastAsia="宋体" w:hAnsi="Courier New"/>
          <w:snapToGrid w:val="0"/>
          <w:sz w:val="16"/>
          <w:lang w:eastAsia="ko-KR"/>
        </w:rPr>
        <w:t>,</w:t>
      </w:r>
    </w:p>
    <w:p w14:paraId="5085AD3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maxnoofsupportedTACs,</w:t>
      </w:r>
    </w:p>
    <w:p w14:paraId="3352D7F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maxnoofsupportedPLMNs,</w:t>
      </w:r>
    </w:p>
    <w:p w14:paraId="0C3324E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maxnoofTAI,</w:t>
      </w:r>
    </w:p>
    <w:p w14:paraId="211B580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maxnoofTAIsinAoI,</w:t>
      </w:r>
    </w:p>
    <w:p w14:paraId="310DFC6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maxnoofTNLAssociations,</w:t>
      </w:r>
    </w:p>
    <w:p w14:paraId="009819A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maxnoofUEContexts,</w:t>
      </w:r>
    </w:p>
    <w:p w14:paraId="661C5A7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maxNRARFCN,</w:t>
      </w:r>
    </w:p>
    <w:p w14:paraId="68C7F97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maxNrOfErrors,</w:t>
      </w:r>
    </w:p>
    <w:p w14:paraId="5ABA85A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maxnoofRANNodesinAoI,</w:t>
      </w:r>
    </w:p>
    <w:p w14:paraId="40A52FD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maxnooftimeperiods,</w:t>
      </w:r>
    </w:p>
    <w:p w14:paraId="1C28B6A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maxnoofslots,</w:t>
      </w:r>
    </w:p>
    <w:p w14:paraId="60F3E7F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maxnoofExtTLAs,</w:t>
      </w:r>
    </w:p>
    <w:p w14:paraId="081659D4"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maxnoofGTPTLAs,</w:t>
      </w:r>
    </w:p>
    <w:p w14:paraId="5C80D9D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r>
      <w:r w:rsidRPr="00654AA8">
        <w:rPr>
          <w:rFonts w:ascii="Courier New" w:eastAsia="宋体" w:hAnsi="Courier New"/>
          <w:noProof/>
          <w:snapToGrid w:val="0"/>
          <w:sz w:val="16"/>
          <w:lang w:eastAsia="ko-KR"/>
        </w:rPr>
        <w:t>maxnoofCHOcells,</w:t>
      </w:r>
    </w:p>
    <w:p w14:paraId="5632771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maxnoofPC5QoSFlows,</w:t>
      </w:r>
    </w:p>
    <w:p w14:paraId="69102AC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maxnoofSSBAreas,</w:t>
      </w:r>
    </w:p>
    <w:p w14:paraId="2C456085"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maxnoofNRSCSs,</w:t>
      </w:r>
    </w:p>
    <w:p w14:paraId="7C94947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maxnoofPhysicalResourceBlocks,</w:t>
      </w:r>
    </w:p>
    <w:p w14:paraId="6B0FDA3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ab/>
        <w:t>maxnoofRACHReports,</w:t>
      </w:r>
    </w:p>
    <w:p w14:paraId="5A33531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maxnoofAdditionalPDCPDuplicationTNL,</w:t>
      </w:r>
    </w:p>
    <w:p w14:paraId="7E083EF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maxnoofRLCDuplicationstate,</w:t>
      </w:r>
    </w:p>
    <w:p w14:paraId="1D65B712"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maxnoofBluetoothName</w:t>
      </w:r>
      <w:proofErr w:type="spellEnd"/>
      <w:r w:rsidRPr="00654AA8">
        <w:rPr>
          <w:rFonts w:ascii="Courier New" w:eastAsia="宋体" w:hAnsi="Courier New"/>
          <w:snapToGrid w:val="0"/>
          <w:sz w:val="16"/>
          <w:lang w:eastAsia="ko-KR"/>
        </w:rPr>
        <w:t>,</w:t>
      </w:r>
    </w:p>
    <w:p w14:paraId="622CFFBC"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maxnoofCellIDforMDT</w:t>
      </w:r>
      <w:proofErr w:type="spellEnd"/>
      <w:r w:rsidRPr="00654AA8">
        <w:rPr>
          <w:rFonts w:ascii="Courier New" w:eastAsia="宋体" w:hAnsi="Courier New"/>
          <w:snapToGrid w:val="0"/>
          <w:sz w:val="16"/>
          <w:lang w:eastAsia="ko-KR"/>
        </w:rPr>
        <w:t>,</w:t>
      </w:r>
    </w:p>
    <w:p w14:paraId="735BB31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eastAsia="ko-KR"/>
        </w:rPr>
        <w:t>maxnoofMDTPLMNs</w:t>
      </w:r>
      <w:proofErr w:type="spellEnd"/>
      <w:r w:rsidRPr="00654AA8">
        <w:rPr>
          <w:rFonts w:ascii="Courier New" w:eastAsia="宋体" w:hAnsi="Courier New"/>
          <w:snapToGrid w:val="0"/>
          <w:sz w:val="16"/>
          <w:lang w:eastAsia="ko-KR"/>
        </w:rPr>
        <w:t>,</w:t>
      </w:r>
    </w:p>
    <w:p w14:paraId="1FF2C43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ko-KR"/>
        </w:rPr>
      </w:pPr>
      <w:r w:rsidRPr="00654AA8">
        <w:rPr>
          <w:rFonts w:ascii="Courier New" w:eastAsia="宋体" w:hAnsi="Courier New"/>
          <w:snapToGrid w:val="0"/>
          <w:sz w:val="16"/>
          <w:lang w:eastAsia="ko-KR"/>
        </w:rPr>
        <w:tab/>
      </w:r>
      <w:proofErr w:type="spellStart"/>
      <w:r w:rsidRPr="00654AA8">
        <w:rPr>
          <w:rFonts w:ascii="Courier New" w:eastAsia="宋体" w:hAnsi="Courier New"/>
          <w:snapToGrid w:val="0"/>
          <w:sz w:val="16"/>
          <w:lang w:val="en-US" w:eastAsia="ko-KR"/>
        </w:rPr>
        <w:t>maxnoofTAforMDT</w:t>
      </w:r>
      <w:proofErr w:type="spellEnd"/>
      <w:r w:rsidRPr="00654AA8">
        <w:rPr>
          <w:rFonts w:ascii="Courier New" w:eastAsia="宋体" w:hAnsi="Courier New"/>
          <w:snapToGrid w:val="0"/>
          <w:sz w:val="16"/>
          <w:lang w:val="en-US" w:eastAsia="ko-KR"/>
        </w:rPr>
        <w:t>,</w:t>
      </w:r>
    </w:p>
    <w:p w14:paraId="3F5D33E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654AA8">
        <w:rPr>
          <w:rFonts w:ascii="Courier New" w:eastAsia="宋体" w:hAnsi="Courier New"/>
          <w:snapToGrid w:val="0"/>
          <w:sz w:val="16"/>
          <w:lang w:val="en-US" w:eastAsia="ko-KR"/>
        </w:rPr>
        <w:tab/>
      </w:r>
      <w:proofErr w:type="spellStart"/>
      <w:r w:rsidRPr="00654AA8">
        <w:rPr>
          <w:rFonts w:ascii="Courier New" w:eastAsia="宋体" w:hAnsi="Courier New"/>
          <w:snapToGrid w:val="0"/>
          <w:sz w:val="16"/>
          <w:lang w:val="en-US" w:eastAsia="ko-KR"/>
        </w:rPr>
        <w:t>maxnoofWLANName</w:t>
      </w:r>
      <w:proofErr w:type="spellEnd"/>
      <w:r w:rsidRPr="00654AA8">
        <w:rPr>
          <w:rFonts w:ascii="Courier New" w:eastAsia="宋体" w:hAnsi="Courier New"/>
          <w:snapToGrid w:val="0"/>
          <w:sz w:val="16"/>
          <w:lang w:val="en-US" w:eastAsia="ko-KR"/>
        </w:rPr>
        <w:t>,</w:t>
      </w:r>
    </w:p>
    <w:p w14:paraId="759C6C1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654AA8">
        <w:rPr>
          <w:rFonts w:ascii="Courier New" w:eastAsia="宋体" w:hAnsi="Courier New"/>
          <w:snapToGrid w:val="0"/>
          <w:sz w:val="16"/>
          <w:lang w:eastAsia="ko-KR"/>
        </w:rPr>
        <w:lastRenderedPageBreak/>
        <w:tab/>
      </w:r>
      <w:proofErr w:type="spellStart"/>
      <w:r w:rsidRPr="00654AA8">
        <w:rPr>
          <w:rFonts w:ascii="Courier New" w:eastAsia="宋体" w:hAnsi="Courier New"/>
          <w:snapToGrid w:val="0"/>
          <w:sz w:val="16"/>
          <w:lang w:val="en-US" w:eastAsia="ko-KR"/>
        </w:rPr>
        <w:t>maxnoofSensorName</w:t>
      </w:r>
      <w:proofErr w:type="spellEnd"/>
      <w:r w:rsidRPr="00654AA8">
        <w:rPr>
          <w:rFonts w:ascii="Courier New" w:eastAsia="宋体" w:hAnsi="Courier New"/>
          <w:snapToGrid w:val="0"/>
          <w:sz w:val="16"/>
          <w:lang w:val="en-US" w:eastAsia="ko-KR"/>
        </w:rPr>
        <w:t>,</w:t>
      </w:r>
    </w:p>
    <w:p w14:paraId="0CECC73E"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654AA8">
        <w:rPr>
          <w:rFonts w:ascii="Courier New" w:eastAsia="宋体" w:hAnsi="Courier New"/>
          <w:snapToGrid w:val="0"/>
          <w:sz w:val="16"/>
          <w:lang w:val="en-US" w:eastAsia="ko-KR"/>
        </w:rPr>
        <w:tab/>
      </w:r>
      <w:proofErr w:type="spellStart"/>
      <w:r w:rsidRPr="00654AA8">
        <w:rPr>
          <w:rFonts w:ascii="Courier New" w:eastAsia="宋体" w:hAnsi="Courier New"/>
          <w:snapToGrid w:val="0"/>
          <w:sz w:val="16"/>
          <w:lang w:val="en-US" w:eastAsia="ko-KR"/>
        </w:rPr>
        <w:t>maxnoofNeighPCIforMDT</w:t>
      </w:r>
      <w:proofErr w:type="spellEnd"/>
      <w:r w:rsidRPr="00654AA8">
        <w:rPr>
          <w:rFonts w:ascii="Courier New" w:eastAsia="宋体" w:hAnsi="Courier New"/>
          <w:snapToGrid w:val="0"/>
          <w:sz w:val="16"/>
          <w:lang w:val="en-US" w:eastAsia="ko-KR"/>
        </w:rPr>
        <w:t>,</w:t>
      </w:r>
    </w:p>
    <w:p w14:paraId="72A4513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654AA8">
        <w:rPr>
          <w:rFonts w:ascii="Courier New" w:eastAsia="宋体" w:hAnsi="Courier New"/>
          <w:snapToGrid w:val="0"/>
          <w:sz w:val="16"/>
          <w:lang w:val="en-US"/>
        </w:rPr>
        <w:tab/>
      </w:r>
      <w:proofErr w:type="spellStart"/>
      <w:r w:rsidRPr="00654AA8">
        <w:rPr>
          <w:rFonts w:ascii="Courier New" w:eastAsia="宋体" w:hAnsi="Courier New"/>
          <w:snapToGrid w:val="0"/>
          <w:sz w:val="16"/>
          <w:lang w:val="en-US"/>
        </w:rPr>
        <w:t>maxnoofFreqforMDT</w:t>
      </w:r>
      <w:proofErr w:type="spellEnd"/>
      <w:r w:rsidRPr="00654AA8">
        <w:rPr>
          <w:rFonts w:ascii="Courier New" w:eastAsia="宋体" w:hAnsi="Courier New"/>
          <w:snapToGrid w:val="0"/>
          <w:sz w:val="16"/>
          <w:lang w:val="en-US"/>
        </w:rPr>
        <w:t>,</w:t>
      </w:r>
    </w:p>
    <w:p w14:paraId="24CD8873"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654AA8">
        <w:rPr>
          <w:rFonts w:ascii="Courier New" w:eastAsia="宋体" w:hAnsi="Courier New"/>
          <w:noProof/>
          <w:sz w:val="16"/>
          <w:lang w:eastAsia="ko-KR"/>
        </w:rPr>
        <w:tab/>
        <w:t>maxnoofNonAnchorCarrierFreqConfig,</w:t>
      </w:r>
    </w:p>
    <w:p w14:paraId="7BF85DD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654AA8">
        <w:rPr>
          <w:rFonts w:ascii="Courier New" w:eastAsia="宋体" w:hAnsi="Courier New"/>
          <w:noProof/>
          <w:sz w:val="16"/>
          <w:szCs w:val="16"/>
          <w:lang w:eastAsia="ko-KR"/>
        </w:rPr>
        <w:tab/>
        <w:t>maxnoofDataForwardingTunneltoE-UTRAN</w:t>
      </w:r>
    </w:p>
    <w:p w14:paraId="02351EE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EF724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4AA8">
        <w:rPr>
          <w:rFonts w:ascii="Courier New" w:eastAsia="宋体" w:hAnsi="Courier New"/>
          <w:noProof/>
          <w:sz w:val="16"/>
          <w:lang w:eastAsia="ko-KR"/>
        </w:rPr>
        <w:t>FROM XnAP-Constants</w:t>
      </w:r>
    </w:p>
    <w:p w14:paraId="5F0049B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18D13E"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Criticality,</w:t>
      </w:r>
    </w:p>
    <w:p w14:paraId="381FF03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ProcedureCode,</w:t>
      </w:r>
    </w:p>
    <w:p w14:paraId="3C50679F"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ProtocolIE-ID,</w:t>
      </w:r>
    </w:p>
    <w:p w14:paraId="73A4043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TriggeringMessage</w:t>
      </w:r>
    </w:p>
    <w:p w14:paraId="7642C0CA"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FROM XnAP-CommonDataTypes</w:t>
      </w:r>
    </w:p>
    <w:p w14:paraId="79EB0D86"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72CF88"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ProtocolExtensionContainer{},</w:t>
      </w:r>
    </w:p>
    <w:p w14:paraId="54906601"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ProtocolIE-Single-Container{},</w:t>
      </w:r>
    </w:p>
    <w:p w14:paraId="42A606C9"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r>
    </w:p>
    <w:p w14:paraId="765F1F5D"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XNAP-PROTOCOL-EXTENSION,</w:t>
      </w:r>
    </w:p>
    <w:p w14:paraId="3A432487"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ab/>
        <w:t>XNAP-PROTOCOL-IES</w:t>
      </w:r>
    </w:p>
    <w:p w14:paraId="3CDD1E8B"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4AA8">
        <w:rPr>
          <w:rFonts w:ascii="Courier New" w:eastAsia="宋体" w:hAnsi="Courier New"/>
          <w:noProof/>
          <w:snapToGrid w:val="0"/>
          <w:sz w:val="16"/>
          <w:lang w:eastAsia="ko-KR"/>
        </w:rPr>
        <w:t>FROM XnAP-Containers;</w:t>
      </w:r>
    </w:p>
    <w:p w14:paraId="09E989A0" w14:textId="77777777" w:rsidR="00654AA8" w:rsidRPr="00654AA8" w:rsidRDefault="00654AA8" w:rsidP="00654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070D41" w14:textId="77777777" w:rsidR="00654AA8" w:rsidRPr="00654AA8" w:rsidRDefault="00654AA8" w:rsidP="009E6269">
      <w:pPr>
        <w:pStyle w:val="PL"/>
        <w:rPr>
          <w:noProof w:val="0"/>
          <w:snapToGrid w:val="0"/>
          <w:lang w:eastAsia="zh-CN"/>
        </w:rPr>
      </w:pPr>
    </w:p>
    <w:p w14:paraId="7D6406A3" w14:textId="77777777" w:rsidR="009E6269" w:rsidRDefault="009E6269" w:rsidP="009E6269">
      <w:pPr>
        <w:pStyle w:val="PL"/>
        <w:rPr>
          <w:noProof w:val="0"/>
          <w:snapToGrid w:val="0"/>
        </w:rPr>
      </w:pPr>
    </w:p>
    <w:p w14:paraId="015FA623" w14:textId="77777777" w:rsidR="009E6269" w:rsidRDefault="009E6269" w:rsidP="009E626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D3D4364" w14:textId="77777777" w:rsidR="00C27764" w:rsidRPr="00FD0425" w:rsidRDefault="00C27764" w:rsidP="00C27764">
      <w:pPr>
        <w:pStyle w:val="PL"/>
        <w:outlineLvl w:val="3"/>
      </w:pPr>
      <w:r w:rsidRPr="00FD0425">
        <w:t>-- P</w:t>
      </w:r>
    </w:p>
    <w:p w14:paraId="16CB3858" w14:textId="77777777" w:rsidR="00C27764" w:rsidRDefault="00C27764" w:rsidP="003B4DC1">
      <w:pPr>
        <w:pStyle w:val="PL"/>
        <w:rPr>
          <w:snapToGrid w:val="0"/>
          <w:lang w:eastAsia="zh-CN"/>
        </w:rPr>
      </w:pPr>
    </w:p>
    <w:p w14:paraId="4EC72AF4" w14:textId="77777777" w:rsidR="000604F6" w:rsidRPr="00BD41A6" w:rsidRDefault="000604F6" w:rsidP="000604F6">
      <w:pPr>
        <w:pStyle w:val="PL"/>
        <w:rPr>
          <w:ins w:id="153" w:author="Rapporteur" w:date="2022-03-08T08:30:00Z"/>
        </w:rPr>
      </w:pPr>
      <w:ins w:id="154" w:author="Rapporteur" w:date="2022-03-08T08:30:00Z">
        <w:r>
          <w:rPr>
            <w:snapToGrid w:val="0"/>
          </w:rPr>
          <w:t>PositioningInformation</w:t>
        </w:r>
        <w:r w:rsidRPr="00BD41A6">
          <w:rPr>
            <w:lang w:eastAsia="ja-JP"/>
          </w:rPr>
          <w:t xml:space="preserve"> </w:t>
        </w:r>
        <w:r w:rsidRPr="00BD41A6">
          <w:t>::= SEQUENCE {</w:t>
        </w:r>
      </w:ins>
    </w:p>
    <w:p w14:paraId="49C7BF10" w14:textId="77777777" w:rsidR="000604F6" w:rsidRPr="00BD41A6" w:rsidRDefault="000604F6" w:rsidP="000604F6">
      <w:pPr>
        <w:pStyle w:val="PL"/>
        <w:rPr>
          <w:ins w:id="155" w:author="Rapporteur" w:date="2022-03-08T08:30:00Z"/>
        </w:rPr>
      </w:pPr>
      <w:ins w:id="156" w:author="Rapporteur" w:date="2022-03-08T08:30:00Z">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ins>
    </w:p>
    <w:p w14:paraId="0EF99C49" w14:textId="77777777" w:rsidR="000604F6" w:rsidRDefault="000604F6" w:rsidP="000604F6">
      <w:pPr>
        <w:pStyle w:val="PL"/>
        <w:rPr>
          <w:ins w:id="157" w:author="Rapporteur" w:date="2022-03-08T08:30:00Z"/>
          <w:lang w:eastAsia="zh-CN"/>
        </w:rPr>
      </w:pPr>
      <w:ins w:id="158" w:author="Rapporteur" w:date="2022-03-08T08:30:00Z">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lang w:eastAsia="ja-JP"/>
          </w:rPr>
          <w:t xml:space="preserve"> </w:t>
        </w:r>
        <w:r w:rsidRPr="00300B5A">
          <w:rPr>
            <w:noProof w:val="0"/>
            <w:snapToGrid w:val="0"/>
          </w:rPr>
          <w:tab/>
        </w:r>
        <w:r>
          <w:rPr>
            <w:lang w:eastAsia="ja-JP"/>
          </w:rPr>
          <w:t>RoutingID</w:t>
        </w:r>
        <w:r w:rsidRPr="00BD41A6">
          <w:t>,</w:t>
        </w:r>
      </w:ins>
    </w:p>
    <w:p w14:paraId="18ED5D56" w14:textId="77777777" w:rsidR="000604F6" w:rsidRPr="00264D34" w:rsidRDefault="000604F6" w:rsidP="000604F6">
      <w:pPr>
        <w:pStyle w:val="PL"/>
        <w:rPr>
          <w:ins w:id="159" w:author="Rapporteur" w:date="2022-03-08T08:30:00Z"/>
          <w:lang w:eastAsia="ja-JP"/>
        </w:rPr>
      </w:pPr>
      <w:ins w:id="160" w:author="Rapporteur" w:date="2022-03-08T08:30:00Z">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ins>
    </w:p>
    <w:p w14:paraId="65226449" w14:textId="77777777" w:rsidR="000604F6" w:rsidRPr="00BD41A6" w:rsidRDefault="000604F6" w:rsidP="000604F6">
      <w:pPr>
        <w:pStyle w:val="PL"/>
        <w:rPr>
          <w:ins w:id="161" w:author="Rapporteur" w:date="2022-03-08T08:30:00Z"/>
        </w:rPr>
      </w:pPr>
      <w:ins w:id="162" w:author="Rapporteur" w:date="2022-03-08T08:30:00Z">
        <w:r>
          <w:rPr>
            <w:snapToGrid w:val="0"/>
          </w:rPr>
          <w:tab/>
        </w: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ins>
    </w:p>
    <w:p w14:paraId="736E3FA0" w14:textId="77777777" w:rsidR="000604F6" w:rsidRPr="006114F8" w:rsidRDefault="000604F6" w:rsidP="000604F6">
      <w:pPr>
        <w:pStyle w:val="PL"/>
        <w:rPr>
          <w:ins w:id="163" w:author="Rapporteur" w:date="2022-03-08T08:30:00Z"/>
        </w:rPr>
      </w:pPr>
      <w:ins w:id="164" w:author="Rapporteur" w:date="2022-03-08T08:30:00Z">
        <w:r w:rsidRPr="006114F8">
          <w:tab/>
          <w:t>...</w:t>
        </w:r>
      </w:ins>
    </w:p>
    <w:p w14:paraId="678BC7AC" w14:textId="77777777" w:rsidR="000604F6" w:rsidRPr="006B4AD3" w:rsidRDefault="000604F6" w:rsidP="000604F6">
      <w:pPr>
        <w:pStyle w:val="PL"/>
        <w:rPr>
          <w:ins w:id="165" w:author="Rapporteur" w:date="2022-03-08T08:30:00Z"/>
        </w:rPr>
      </w:pPr>
      <w:ins w:id="166" w:author="Rapporteur" w:date="2022-03-08T08:30:00Z">
        <w:r w:rsidRPr="006B4AD3">
          <w:t>}</w:t>
        </w:r>
      </w:ins>
    </w:p>
    <w:p w14:paraId="7877F68F" w14:textId="77777777" w:rsidR="000604F6" w:rsidRPr="00241809" w:rsidRDefault="000604F6" w:rsidP="000604F6">
      <w:pPr>
        <w:pStyle w:val="PL"/>
        <w:rPr>
          <w:ins w:id="167" w:author="Rapporteur" w:date="2022-03-08T08:30:00Z"/>
        </w:rPr>
      </w:pPr>
    </w:p>
    <w:p w14:paraId="2D3ACD6D" w14:textId="77777777" w:rsidR="000604F6" w:rsidRPr="00BD41A6" w:rsidRDefault="000604F6" w:rsidP="000604F6">
      <w:pPr>
        <w:pStyle w:val="PL"/>
        <w:rPr>
          <w:ins w:id="168" w:author="Rapporteur" w:date="2022-03-08T08:30:00Z"/>
          <w:snapToGrid w:val="0"/>
        </w:rPr>
      </w:pPr>
      <w:ins w:id="169" w:author="Rapporteur" w:date="2022-03-08T08:30:00Z">
        <w:r>
          <w:rPr>
            <w:snapToGrid w:val="0"/>
          </w:rPr>
          <w:t>PositioningInformation</w:t>
        </w:r>
        <w:r w:rsidRPr="00BD41A6">
          <w:rPr>
            <w:snapToGrid w:val="0"/>
          </w:rPr>
          <w:t>-ExtIEs XNAP-PROTOCOL-EXTENSION ::= {</w:t>
        </w:r>
      </w:ins>
    </w:p>
    <w:p w14:paraId="43E7A3A4" w14:textId="77777777" w:rsidR="000604F6" w:rsidRPr="006114F8" w:rsidRDefault="000604F6" w:rsidP="000604F6">
      <w:pPr>
        <w:pStyle w:val="PL"/>
        <w:rPr>
          <w:ins w:id="170" w:author="Rapporteur" w:date="2022-03-08T08:30:00Z"/>
          <w:snapToGrid w:val="0"/>
        </w:rPr>
      </w:pPr>
      <w:ins w:id="171" w:author="Rapporteur" w:date="2022-03-08T08:30:00Z">
        <w:r w:rsidRPr="006114F8">
          <w:rPr>
            <w:snapToGrid w:val="0"/>
          </w:rPr>
          <w:tab/>
          <w:t>...</w:t>
        </w:r>
      </w:ins>
    </w:p>
    <w:p w14:paraId="287DAAA3" w14:textId="77777777" w:rsidR="000604F6" w:rsidRPr="00FD0425" w:rsidRDefault="000604F6" w:rsidP="000604F6">
      <w:pPr>
        <w:pStyle w:val="PL"/>
        <w:rPr>
          <w:ins w:id="172" w:author="Rapporteur" w:date="2022-03-08T08:30:00Z"/>
          <w:snapToGrid w:val="0"/>
        </w:rPr>
      </w:pPr>
      <w:ins w:id="173" w:author="Rapporteur" w:date="2022-03-08T08:30:00Z">
        <w:r w:rsidRPr="006B4AD3">
          <w:rPr>
            <w:snapToGrid w:val="0"/>
          </w:rPr>
          <w:t>}</w:t>
        </w:r>
      </w:ins>
    </w:p>
    <w:p w14:paraId="2C8B872E" w14:textId="77777777" w:rsidR="009E6269" w:rsidRDefault="009E6269" w:rsidP="009E6269">
      <w:pPr>
        <w:pStyle w:val="PL"/>
        <w:rPr>
          <w:noProof w:val="0"/>
          <w:snapToGrid w:val="0"/>
        </w:rPr>
      </w:pPr>
    </w:p>
    <w:p w14:paraId="7FCDC6C6" w14:textId="77777777" w:rsidR="009E6269" w:rsidRDefault="009E6269" w:rsidP="009E626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35FAA53" w14:textId="77777777" w:rsidR="00C27764" w:rsidRPr="00FD0425" w:rsidRDefault="00C27764" w:rsidP="00C27764">
      <w:pPr>
        <w:pStyle w:val="PL"/>
        <w:outlineLvl w:val="3"/>
      </w:pPr>
      <w:r w:rsidRPr="00FD0425">
        <w:t>-- R</w:t>
      </w:r>
    </w:p>
    <w:p w14:paraId="034D714D" w14:textId="77777777" w:rsidR="000604F6" w:rsidRDefault="000604F6" w:rsidP="000604F6">
      <w:pPr>
        <w:pStyle w:val="PL"/>
        <w:rPr>
          <w:ins w:id="174" w:author="Rapporteur" w:date="2022-03-08T08:30:00Z"/>
          <w:snapToGrid w:val="0"/>
        </w:rPr>
      </w:pPr>
      <w:ins w:id="175" w:author="Rapporteur" w:date="2022-03-08T08:30:00Z">
        <w:r>
          <w:rPr>
            <w:lang w:eastAsia="ja-JP"/>
          </w:rPr>
          <w:t>RequestedSRSTransmissionCharacteristics</w:t>
        </w:r>
        <w:r>
          <w:rPr>
            <w:snapToGrid w:val="0"/>
          </w:rPr>
          <w:t xml:space="preserve"> ::= OCTET STRING</w:t>
        </w:r>
      </w:ins>
    </w:p>
    <w:p w14:paraId="4D005384" w14:textId="77777777" w:rsidR="000604F6" w:rsidRDefault="000604F6" w:rsidP="000604F6">
      <w:pPr>
        <w:pStyle w:val="PL"/>
        <w:rPr>
          <w:ins w:id="176" w:author="Rapporteur" w:date="2022-03-08T08:30:00Z"/>
          <w:snapToGrid w:val="0"/>
        </w:rPr>
      </w:pPr>
    </w:p>
    <w:p w14:paraId="2090BFCE" w14:textId="77777777" w:rsidR="000604F6" w:rsidRDefault="000604F6" w:rsidP="000604F6">
      <w:pPr>
        <w:pStyle w:val="PL"/>
        <w:rPr>
          <w:ins w:id="177" w:author="Rapporteur" w:date="2022-03-08T08:30:00Z"/>
          <w:snapToGrid w:val="0"/>
        </w:rPr>
      </w:pPr>
    </w:p>
    <w:p w14:paraId="6C1B0BF0" w14:textId="77777777" w:rsidR="000604F6" w:rsidRDefault="000604F6" w:rsidP="000604F6">
      <w:pPr>
        <w:pStyle w:val="PL"/>
        <w:rPr>
          <w:ins w:id="178" w:author="Rapporteur" w:date="2022-03-08T08:30:00Z"/>
          <w:noProof w:val="0"/>
          <w:snapToGrid w:val="0"/>
        </w:rPr>
      </w:pPr>
      <w:ins w:id="179" w:author="Rapporteur" w:date="2022-03-08T08:30:00Z">
        <w:r>
          <w:rPr>
            <w:lang w:eastAsia="ja-JP"/>
          </w:rPr>
          <w:t>RoutingID</w:t>
        </w:r>
        <w:r>
          <w:rPr>
            <w:snapToGrid w:val="0"/>
          </w:rPr>
          <w:t xml:space="preserve"> ::= OCTET STRING</w:t>
        </w:r>
      </w:ins>
    </w:p>
    <w:p w14:paraId="2D013BCB" w14:textId="77777777" w:rsidR="00C27764" w:rsidRPr="000604F6" w:rsidRDefault="00C27764" w:rsidP="003B4DC1">
      <w:pPr>
        <w:pStyle w:val="PL"/>
        <w:rPr>
          <w:lang w:eastAsia="zh-CN"/>
        </w:rPr>
      </w:pPr>
    </w:p>
    <w:p w14:paraId="263DBD35" w14:textId="77777777" w:rsidR="009E6269" w:rsidRDefault="009E6269" w:rsidP="009E626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99058AC" w14:textId="77777777" w:rsidR="009E6269" w:rsidRDefault="009E6269" w:rsidP="009E6269">
      <w:pPr>
        <w:pStyle w:val="PL"/>
        <w:rPr>
          <w:noProof w:val="0"/>
          <w:snapToGrid w:val="0"/>
          <w:lang w:eastAsia="zh-CN"/>
        </w:rPr>
      </w:pPr>
    </w:p>
    <w:p w14:paraId="15BEE7AE" w14:textId="77777777" w:rsidR="00854DDB" w:rsidRPr="00FD0425" w:rsidRDefault="00854DDB" w:rsidP="00854DDB">
      <w:pPr>
        <w:pStyle w:val="PL"/>
        <w:outlineLvl w:val="3"/>
      </w:pPr>
      <w:r w:rsidRPr="00FD0425">
        <w:t>-- U</w:t>
      </w:r>
    </w:p>
    <w:p w14:paraId="21330EDF" w14:textId="77777777" w:rsidR="00854DDB" w:rsidRDefault="00854DDB" w:rsidP="009E6269">
      <w:pPr>
        <w:pStyle w:val="PL"/>
        <w:rPr>
          <w:noProof w:val="0"/>
          <w:snapToGrid w:val="0"/>
          <w:lang w:eastAsia="zh-CN"/>
        </w:rPr>
      </w:pPr>
    </w:p>
    <w:p w14:paraId="08EB7206" w14:textId="77777777" w:rsidR="00854DDB" w:rsidRPr="00FD0425" w:rsidRDefault="00854DDB" w:rsidP="00854DDB">
      <w:pPr>
        <w:pStyle w:val="PL"/>
        <w:rPr>
          <w:snapToGrid w:val="0"/>
        </w:rPr>
      </w:pPr>
      <w:bookmarkStart w:id="180" w:name="_Hlk515524243"/>
      <w:r w:rsidRPr="00FD0425">
        <w:rPr>
          <w:snapToGrid w:val="0"/>
        </w:rPr>
        <w:lastRenderedPageBreak/>
        <w:t>UEContextInfoRetrUECtxtResp</w:t>
      </w:r>
      <w:bookmarkEnd w:id="180"/>
      <w:r w:rsidRPr="00FD0425">
        <w:rPr>
          <w:snapToGrid w:val="0"/>
        </w:rPr>
        <w:t xml:space="preserve"> ::= SEQUENCE {</w:t>
      </w:r>
    </w:p>
    <w:p w14:paraId="4B81F7D1" w14:textId="77777777" w:rsidR="00854DDB" w:rsidRPr="00FD0425" w:rsidRDefault="00854DDB" w:rsidP="00854DDB">
      <w:pPr>
        <w:pStyle w:val="PL"/>
      </w:pPr>
      <w:r w:rsidRPr="00FD0425">
        <w:tab/>
        <w:t>ng-c-UE-signalling-ref</w:t>
      </w:r>
      <w:r w:rsidRPr="00FD0425">
        <w:tab/>
      </w:r>
      <w:r w:rsidRPr="00FD0425">
        <w:tab/>
      </w:r>
      <w:r w:rsidRPr="00FD0425">
        <w:tab/>
      </w:r>
      <w:r w:rsidRPr="00FD0425">
        <w:tab/>
      </w:r>
      <w:r w:rsidRPr="00FD0425">
        <w:tab/>
        <w:t>AMF-UE-NGAP-ID,</w:t>
      </w:r>
    </w:p>
    <w:p w14:paraId="540CEA23" w14:textId="77777777" w:rsidR="00854DDB" w:rsidRPr="00FD0425" w:rsidRDefault="00854DDB" w:rsidP="00854DDB">
      <w:pPr>
        <w:pStyle w:val="PL"/>
      </w:pPr>
      <w:r w:rsidRPr="00FD0425">
        <w:tab/>
        <w:t>signalling-TNL-at-source</w:t>
      </w:r>
      <w:r w:rsidRPr="00FD0425">
        <w:tab/>
      </w:r>
      <w:r w:rsidRPr="00FD0425">
        <w:tab/>
      </w:r>
      <w:r w:rsidRPr="00FD0425">
        <w:tab/>
      </w:r>
      <w:r w:rsidRPr="00FD0425">
        <w:tab/>
        <w:t>CPTransportLayerInformation,</w:t>
      </w:r>
    </w:p>
    <w:p w14:paraId="0E7F190F" w14:textId="77777777" w:rsidR="00854DDB" w:rsidRPr="00FD0425" w:rsidRDefault="00854DDB" w:rsidP="00854DDB">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CF10DD8" w14:textId="77777777" w:rsidR="00854DDB" w:rsidRPr="00FD0425" w:rsidRDefault="00854DDB" w:rsidP="00854DDB">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6ACF68E" w14:textId="77777777" w:rsidR="00854DDB" w:rsidRPr="00FD0425" w:rsidRDefault="00854DDB" w:rsidP="00854DDB">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47B6C52" w14:textId="77777777" w:rsidR="00854DDB" w:rsidRPr="00FD0425" w:rsidRDefault="00854DDB" w:rsidP="00854DDB">
      <w:pPr>
        <w:pStyle w:val="PL"/>
        <w:rPr>
          <w:snapToGrid w:val="0"/>
        </w:rPr>
      </w:pPr>
      <w:r w:rsidRPr="00FD0425">
        <w:tab/>
        <w:t>pduSessionResourcesToBeSetup-List</w:t>
      </w:r>
      <w:r w:rsidRPr="00FD0425">
        <w:tab/>
      </w:r>
      <w:r w:rsidRPr="00FD0425">
        <w:tab/>
      </w:r>
      <w:r w:rsidRPr="00FD0425">
        <w:rPr>
          <w:snapToGrid w:val="0"/>
        </w:rPr>
        <w:t>PDUSessionResourcesToBeSetup-List,</w:t>
      </w:r>
    </w:p>
    <w:p w14:paraId="7DF74B3E" w14:textId="77777777" w:rsidR="00854DDB" w:rsidRPr="00FD0425" w:rsidRDefault="00854DDB" w:rsidP="00854DDB">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130E9857" w14:textId="77777777" w:rsidR="00854DDB" w:rsidRPr="00FD0425" w:rsidRDefault="00854DDB" w:rsidP="00854DDB">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F6FD06" w14:textId="77777777" w:rsidR="00854DDB" w:rsidRPr="00FD0425" w:rsidRDefault="00854DDB" w:rsidP="00854DDB">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55AA97" w14:textId="77777777" w:rsidR="00854DDB" w:rsidRPr="00FD0425" w:rsidRDefault="00854DDB" w:rsidP="00854DDB">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07E53C6" w14:textId="77777777" w:rsidR="00854DDB" w:rsidRPr="00FD0425" w:rsidRDefault="00854DDB" w:rsidP="00854DDB">
      <w:pPr>
        <w:pStyle w:val="PL"/>
      </w:pPr>
      <w:r w:rsidRPr="00FD0425">
        <w:tab/>
        <w:t>...</w:t>
      </w:r>
    </w:p>
    <w:p w14:paraId="1960A295" w14:textId="77777777" w:rsidR="00854DDB" w:rsidRPr="00FD0425" w:rsidRDefault="00854DDB" w:rsidP="00854DDB">
      <w:pPr>
        <w:pStyle w:val="PL"/>
      </w:pPr>
      <w:r w:rsidRPr="00FD0425">
        <w:t>}</w:t>
      </w:r>
    </w:p>
    <w:p w14:paraId="2B49E4D4" w14:textId="77777777" w:rsidR="00854DDB" w:rsidRPr="00FD0425" w:rsidRDefault="00854DDB" w:rsidP="00854DDB">
      <w:pPr>
        <w:pStyle w:val="PL"/>
      </w:pPr>
    </w:p>
    <w:p w14:paraId="4CDC636B" w14:textId="77777777" w:rsidR="00854DDB" w:rsidRDefault="00854DDB" w:rsidP="00854DDB">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DDEE7DF" w14:textId="77777777" w:rsidR="00854DDB" w:rsidRPr="00DA6DDA" w:rsidRDefault="00854DDB" w:rsidP="00854DDB">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2B723459" w14:textId="77777777" w:rsidR="00854DDB" w:rsidRPr="00DA6DDA" w:rsidRDefault="00854DDB" w:rsidP="00854DD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74F081B" w14:textId="77777777" w:rsidR="00854DDB" w:rsidRDefault="00854DDB" w:rsidP="00854DD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6D0ABB5" w14:textId="77777777" w:rsidR="000604F6" w:rsidRDefault="00854DDB" w:rsidP="000604F6">
      <w:pPr>
        <w:pStyle w:val="PL"/>
        <w:rPr>
          <w:ins w:id="181" w:author="Rapporteur" w:date="2022-03-08T08:30:00Z"/>
          <w:noProof w:val="0"/>
          <w:snapToGrid w:val="0"/>
          <w:lang w:eastAsia="zh-CN"/>
        </w:rPr>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id="182" w:author="Rapporteur" w:date="2022-03-08T08:30:00Z">
        <w:r w:rsidR="000604F6">
          <w:rPr>
            <w:rFonts w:hint="eastAsia"/>
            <w:noProof w:val="0"/>
            <w:snapToGrid w:val="0"/>
            <w:lang w:eastAsia="zh-CN"/>
          </w:rPr>
          <w:t>|</w:t>
        </w:r>
      </w:ins>
    </w:p>
    <w:p w14:paraId="6B7AEAF1" w14:textId="20172202" w:rsidR="000604F6" w:rsidRPr="005B601F" w:rsidDel="009753A0" w:rsidRDefault="000604F6" w:rsidP="000604F6">
      <w:pPr>
        <w:pStyle w:val="PL"/>
        <w:rPr>
          <w:del w:id="183" w:author="Rapporteur" w:date="2022-03-08T08:37:00Z"/>
          <w:noProof w:val="0"/>
          <w:snapToGrid w:val="0"/>
          <w:lang w:eastAsia="zh-CN"/>
        </w:rPr>
      </w:pPr>
      <w:ins w:id="184" w:author="Rapporteur" w:date="2022-03-08T08:30:00Z">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ins>
    </w:p>
    <w:p w14:paraId="0DF6E27B" w14:textId="57512366" w:rsidR="00854DDB" w:rsidRPr="00FD0425" w:rsidRDefault="00854DDB" w:rsidP="00854DDB">
      <w:pPr>
        <w:pStyle w:val="PL"/>
        <w:rPr>
          <w:noProof w:val="0"/>
          <w:snapToGrid w:val="0"/>
          <w:lang w:eastAsia="zh-CN"/>
        </w:rPr>
      </w:pPr>
      <w:r w:rsidRPr="005B601F">
        <w:rPr>
          <w:noProof w:val="0"/>
          <w:snapToGrid w:val="0"/>
          <w:lang w:eastAsia="zh-CN"/>
        </w:rPr>
        <w:t>,</w:t>
      </w:r>
    </w:p>
    <w:p w14:paraId="535B4706" w14:textId="77777777" w:rsidR="00854DDB" w:rsidRPr="00FD0425" w:rsidRDefault="00854DDB" w:rsidP="00854DDB">
      <w:pPr>
        <w:pStyle w:val="PL"/>
        <w:rPr>
          <w:noProof w:val="0"/>
          <w:snapToGrid w:val="0"/>
          <w:lang w:eastAsia="zh-CN"/>
        </w:rPr>
      </w:pPr>
      <w:r w:rsidRPr="00FD0425">
        <w:rPr>
          <w:noProof w:val="0"/>
          <w:snapToGrid w:val="0"/>
          <w:lang w:eastAsia="zh-CN"/>
        </w:rPr>
        <w:tab/>
        <w:t>...</w:t>
      </w:r>
    </w:p>
    <w:p w14:paraId="6FC08FD0" w14:textId="77777777" w:rsidR="00854DDB" w:rsidRPr="00FD0425" w:rsidRDefault="00854DDB" w:rsidP="00854DDB">
      <w:pPr>
        <w:pStyle w:val="PL"/>
        <w:rPr>
          <w:noProof w:val="0"/>
          <w:snapToGrid w:val="0"/>
          <w:lang w:eastAsia="zh-CN"/>
        </w:rPr>
      </w:pPr>
      <w:r w:rsidRPr="00FD0425">
        <w:rPr>
          <w:noProof w:val="0"/>
          <w:snapToGrid w:val="0"/>
          <w:lang w:eastAsia="zh-CN"/>
        </w:rPr>
        <w:t>}</w:t>
      </w:r>
    </w:p>
    <w:p w14:paraId="495A0836" w14:textId="77777777" w:rsidR="00854DDB" w:rsidRPr="00FD0425" w:rsidRDefault="00854DDB" w:rsidP="00854DDB">
      <w:pPr>
        <w:pStyle w:val="PL"/>
      </w:pPr>
    </w:p>
    <w:p w14:paraId="61E50FA0" w14:textId="77777777" w:rsidR="00143B46" w:rsidRDefault="00143B46" w:rsidP="00143B4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B75DDAD" w14:textId="77777777" w:rsidR="00143B46" w:rsidRPr="00FD0425" w:rsidRDefault="00143B46" w:rsidP="00143B46">
      <w:pPr>
        <w:pStyle w:val="3"/>
      </w:pPr>
      <w:bookmarkStart w:id="185" w:name="_Toc20955410"/>
      <w:bookmarkStart w:id="186" w:name="_Toc29991618"/>
      <w:bookmarkStart w:id="187" w:name="_Toc36556021"/>
      <w:bookmarkStart w:id="188" w:name="_Toc44497806"/>
      <w:bookmarkStart w:id="189" w:name="_Toc45108193"/>
      <w:bookmarkStart w:id="190" w:name="_Toc45901813"/>
      <w:bookmarkStart w:id="191" w:name="_Toc51850894"/>
      <w:bookmarkStart w:id="192" w:name="_Toc56693898"/>
      <w:bookmarkStart w:id="193" w:name="_Toc64447442"/>
      <w:bookmarkStart w:id="194" w:name="_Toc66286936"/>
      <w:bookmarkStart w:id="195" w:name="_Toc74151634"/>
      <w:bookmarkStart w:id="196" w:name="_Toc88654108"/>
      <w:r w:rsidRPr="00FD0425">
        <w:t>9.3.7</w:t>
      </w:r>
      <w:r w:rsidRPr="00FD0425">
        <w:tab/>
        <w:t>Constant definitions</w:t>
      </w:r>
      <w:bookmarkEnd w:id="185"/>
      <w:bookmarkEnd w:id="186"/>
      <w:bookmarkEnd w:id="187"/>
      <w:bookmarkEnd w:id="188"/>
      <w:bookmarkEnd w:id="189"/>
      <w:bookmarkEnd w:id="190"/>
      <w:bookmarkEnd w:id="191"/>
      <w:bookmarkEnd w:id="192"/>
      <w:bookmarkEnd w:id="193"/>
      <w:bookmarkEnd w:id="194"/>
      <w:bookmarkEnd w:id="195"/>
      <w:bookmarkEnd w:id="196"/>
    </w:p>
    <w:p w14:paraId="53C62437" w14:textId="77777777" w:rsidR="00143B46" w:rsidRPr="00FD0425" w:rsidRDefault="00143B46" w:rsidP="00143B46">
      <w:pPr>
        <w:pStyle w:val="PL"/>
        <w:rPr>
          <w:noProof w:val="0"/>
          <w:snapToGrid w:val="0"/>
        </w:rPr>
      </w:pPr>
      <w:r w:rsidRPr="00FD0425">
        <w:rPr>
          <w:noProof w:val="0"/>
          <w:snapToGrid w:val="0"/>
        </w:rPr>
        <w:t>-- ASN1START</w:t>
      </w:r>
    </w:p>
    <w:p w14:paraId="7368412C" w14:textId="77777777" w:rsidR="00143B46" w:rsidRPr="00FD0425" w:rsidRDefault="00143B46" w:rsidP="00143B46">
      <w:pPr>
        <w:pStyle w:val="PL"/>
      </w:pPr>
      <w:r w:rsidRPr="00FD0425">
        <w:t>-- **************************************************************</w:t>
      </w:r>
    </w:p>
    <w:p w14:paraId="0199241B" w14:textId="77777777" w:rsidR="00143B46" w:rsidRPr="00FD0425" w:rsidRDefault="00143B46" w:rsidP="00143B46">
      <w:pPr>
        <w:pStyle w:val="PL"/>
      </w:pPr>
      <w:r w:rsidRPr="00FD0425">
        <w:t>--</w:t>
      </w:r>
    </w:p>
    <w:p w14:paraId="6B0AE1AB" w14:textId="77777777" w:rsidR="00143B46" w:rsidRPr="00FD0425" w:rsidRDefault="00143B46" w:rsidP="00143B46">
      <w:pPr>
        <w:pStyle w:val="PL"/>
      </w:pPr>
      <w:r w:rsidRPr="00FD0425">
        <w:t>-- Constant definitions</w:t>
      </w:r>
    </w:p>
    <w:p w14:paraId="1B80505D" w14:textId="77777777" w:rsidR="00143B46" w:rsidRPr="00FD0425" w:rsidRDefault="00143B46" w:rsidP="00143B46">
      <w:pPr>
        <w:pStyle w:val="PL"/>
      </w:pPr>
      <w:r w:rsidRPr="00FD0425">
        <w:t>--</w:t>
      </w:r>
    </w:p>
    <w:p w14:paraId="2497CCBD" w14:textId="77777777" w:rsidR="00143B46" w:rsidRPr="00FD0425" w:rsidRDefault="00143B46" w:rsidP="00143B46">
      <w:pPr>
        <w:pStyle w:val="PL"/>
      </w:pPr>
      <w:r w:rsidRPr="00FD0425">
        <w:t>-- **************************************************************</w:t>
      </w:r>
    </w:p>
    <w:p w14:paraId="6E96370A" w14:textId="77777777" w:rsidR="00143B46" w:rsidRPr="00FD0425" w:rsidRDefault="00143B46" w:rsidP="00143B46">
      <w:pPr>
        <w:pStyle w:val="PL"/>
      </w:pPr>
    </w:p>
    <w:p w14:paraId="13CA664F" w14:textId="77777777" w:rsidR="00143B46" w:rsidRPr="00FD0425" w:rsidRDefault="00143B46" w:rsidP="00143B46">
      <w:pPr>
        <w:pStyle w:val="PL"/>
      </w:pPr>
      <w:r w:rsidRPr="00FD0425">
        <w:t>XnAP-Constants {</w:t>
      </w:r>
    </w:p>
    <w:p w14:paraId="56C398EC" w14:textId="77777777" w:rsidR="00143B46" w:rsidRPr="00FD0425" w:rsidRDefault="00143B46" w:rsidP="00143B46">
      <w:pPr>
        <w:pStyle w:val="PL"/>
      </w:pPr>
      <w:r w:rsidRPr="00FD0425">
        <w:t>itu-t (0) identified-organization (4) etsi (0) mobileDomain (0)</w:t>
      </w:r>
    </w:p>
    <w:p w14:paraId="28CE86BA" w14:textId="77777777" w:rsidR="00143B46" w:rsidRPr="00FD0425" w:rsidRDefault="00143B46" w:rsidP="00143B46">
      <w:pPr>
        <w:pStyle w:val="PL"/>
      </w:pPr>
      <w:r w:rsidRPr="00FD0425">
        <w:t>ngran-Access (22) modules (3) xnap (2) version1 (1) xnap-Constants (4) }</w:t>
      </w:r>
    </w:p>
    <w:p w14:paraId="1613641E" w14:textId="77777777" w:rsidR="00143B46" w:rsidRPr="00FD0425" w:rsidRDefault="00143B46" w:rsidP="00143B46">
      <w:pPr>
        <w:pStyle w:val="PL"/>
      </w:pPr>
    </w:p>
    <w:p w14:paraId="00F47E83" w14:textId="77777777" w:rsidR="00143B46" w:rsidRPr="00FD0425" w:rsidRDefault="00143B46" w:rsidP="00143B46">
      <w:pPr>
        <w:pStyle w:val="PL"/>
      </w:pPr>
      <w:r w:rsidRPr="00FD0425">
        <w:t>DEFINITIONS AUTOMATIC TAGS ::=</w:t>
      </w:r>
    </w:p>
    <w:p w14:paraId="3EA61020" w14:textId="77777777" w:rsidR="00143B46" w:rsidRPr="00FD0425" w:rsidRDefault="00143B46" w:rsidP="00143B46">
      <w:pPr>
        <w:pStyle w:val="PL"/>
      </w:pPr>
    </w:p>
    <w:p w14:paraId="03C57FBC" w14:textId="77777777" w:rsidR="00143B46" w:rsidRPr="00FD0425" w:rsidRDefault="00143B46" w:rsidP="00143B46">
      <w:pPr>
        <w:pStyle w:val="PL"/>
      </w:pPr>
      <w:r w:rsidRPr="00FD0425">
        <w:t>BEGIN</w:t>
      </w:r>
    </w:p>
    <w:p w14:paraId="4AC201A6" w14:textId="77777777" w:rsidR="00143B46" w:rsidRPr="00FD0425" w:rsidRDefault="00143B46" w:rsidP="00143B46">
      <w:pPr>
        <w:pStyle w:val="PL"/>
      </w:pPr>
    </w:p>
    <w:p w14:paraId="0FC6198B" w14:textId="77777777" w:rsidR="00143B46" w:rsidRPr="00FD0425" w:rsidRDefault="00143B46" w:rsidP="00143B46">
      <w:pPr>
        <w:pStyle w:val="PL"/>
      </w:pPr>
      <w:r w:rsidRPr="00FD0425">
        <w:t>IMPORTS</w:t>
      </w:r>
    </w:p>
    <w:p w14:paraId="3DCEB3FA" w14:textId="77777777" w:rsidR="00143B46" w:rsidRPr="00FD0425" w:rsidRDefault="00143B46" w:rsidP="00143B46">
      <w:pPr>
        <w:pStyle w:val="PL"/>
      </w:pPr>
      <w:r w:rsidRPr="00FD0425">
        <w:tab/>
        <w:t>ProcedureCode,</w:t>
      </w:r>
    </w:p>
    <w:p w14:paraId="3DDB466D" w14:textId="77777777" w:rsidR="00143B46" w:rsidRPr="00FD0425" w:rsidRDefault="00143B46" w:rsidP="00143B46">
      <w:pPr>
        <w:pStyle w:val="PL"/>
      </w:pPr>
      <w:r w:rsidRPr="00FD0425">
        <w:tab/>
        <w:t>ProtocolIE-ID</w:t>
      </w:r>
    </w:p>
    <w:p w14:paraId="20299DD0" w14:textId="77777777" w:rsidR="00143B46" w:rsidRPr="00FD0425" w:rsidRDefault="00143B46" w:rsidP="00143B46">
      <w:pPr>
        <w:pStyle w:val="PL"/>
      </w:pPr>
      <w:r w:rsidRPr="00FD0425">
        <w:t>FROM XnAP-CommonDataTypes;</w:t>
      </w:r>
    </w:p>
    <w:p w14:paraId="779802B6" w14:textId="77777777" w:rsidR="00143B46" w:rsidRPr="00FD0425" w:rsidRDefault="00143B46" w:rsidP="00143B46">
      <w:pPr>
        <w:pStyle w:val="PL"/>
      </w:pPr>
    </w:p>
    <w:p w14:paraId="1DACEB44" w14:textId="77777777" w:rsidR="00143B46" w:rsidRPr="00FD0425" w:rsidRDefault="00143B46" w:rsidP="00143B46">
      <w:pPr>
        <w:pStyle w:val="PL"/>
      </w:pPr>
      <w:r w:rsidRPr="00FD0425">
        <w:t>-- **************************************************************</w:t>
      </w:r>
    </w:p>
    <w:p w14:paraId="0DCA5FCE" w14:textId="77777777" w:rsidR="00143B46" w:rsidRPr="00FD0425" w:rsidRDefault="00143B46" w:rsidP="00143B46">
      <w:pPr>
        <w:pStyle w:val="PL"/>
      </w:pPr>
      <w:r w:rsidRPr="00FD0425">
        <w:t>--</w:t>
      </w:r>
    </w:p>
    <w:p w14:paraId="27CA1BFB" w14:textId="77777777" w:rsidR="00143B46" w:rsidRPr="00FD0425" w:rsidRDefault="00143B46" w:rsidP="00143B46">
      <w:pPr>
        <w:pStyle w:val="PL"/>
        <w:outlineLvl w:val="3"/>
      </w:pPr>
      <w:r w:rsidRPr="00FD0425">
        <w:t>-- Elementary Procedures</w:t>
      </w:r>
    </w:p>
    <w:p w14:paraId="0FA0443A" w14:textId="77777777" w:rsidR="00143B46" w:rsidRPr="00FD0425" w:rsidRDefault="00143B46" w:rsidP="00143B46">
      <w:pPr>
        <w:pStyle w:val="PL"/>
      </w:pPr>
      <w:r w:rsidRPr="00FD0425">
        <w:t>--</w:t>
      </w:r>
    </w:p>
    <w:p w14:paraId="126628F5" w14:textId="77777777" w:rsidR="00143B46" w:rsidRPr="00FD0425" w:rsidRDefault="00143B46" w:rsidP="00143B46">
      <w:pPr>
        <w:pStyle w:val="PL"/>
      </w:pPr>
      <w:r w:rsidRPr="00FD0425">
        <w:t>-- **************************************************************</w:t>
      </w:r>
    </w:p>
    <w:p w14:paraId="743E0835" w14:textId="77777777" w:rsidR="00143B46" w:rsidRPr="00FD0425" w:rsidRDefault="00143B46" w:rsidP="00143B46">
      <w:pPr>
        <w:pStyle w:val="PL"/>
      </w:pPr>
    </w:p>
    <w:p w14:paraId="0ACDC4DB" w14:textId="77777777" w:rsidR="00143B46" w:rsidRPr="00FD0425" w:rsidRDefault="00143B46" w:rsidP="00143B4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305B2BE" w14:textId="77777777" w:rsidR="00143B46" w:rsidRPr="00FD0425" w:rsidRDefault="00143B46" w:rsidP="00143B4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CA6EACE" w14:textId="77777777" w:rsidR="00143B46" w:rsidRPr="00FD0425" w:rsidRDefault="00143B46" w:rsidP="00143B4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A8ABB21" w14:textId="77777777" w:rsidR="00143B46" w:rsidRPr="00FD0425" w:rsidRDefault="00143B46" w:rsidP="00143B4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7398FBF" w14:textId="77777777" w:rsidR="00143B46" w:rsidRPr="00FD0425" w:rsidRDefault="00143B46" w:rsidP="00143B4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64C530D" w14:textId="77777777" w:rsidR="00143B46" w:rsidRPr="00FD0425" w:rsidRDefault="00143B46" w:rsidP="00143B4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91AEA31" w14:textId="77777777" w:rsidR="00143B46" w:rsidRPr="00FD0425" w:rsidRDefault="00143B46" w:rsidP="00143B4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975D27" w14:textId="77777777" w:rsidR="00143B46" w:rsidRPr="00FD0425" w:rsidRDefault="00143B46" w:rsidP="00143B4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01DD64AF" w14:textId="77777777" w:rsidR="00143B46" w:rsidRPr="00FD0425" w:rsidRDefault="00143B46" w:rsidP="00143B4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56C33F1" w14:textId="77777777" w:rsidR="00143B46" w:rsidRPr="00FD0425" w:rsidRDefault="00143B46" w:rsidP="00143B4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3115807" w14:textId="77777777" w:rsidR="00143B46" w:rsidRPr="00FD0425" w:rsidRDefault="00143B46" w:rsidP="00143B4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B6AED39" w14:textId="77777777" w:rsidR="00143B46" w:rsidRPr="00FD0425" w:rsidRDefault="00143B46" w:rsidP="00143B4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01B4DAB" w14:textId="77777777" w:rsidR="00143B46" w:rsidRPr="00FD0425" w:rsidRDefault="00143B46" w:rsidP="00143B4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27F682B" w14:textId="77777777" w:rsidR="00143B46" w:rsidRPr="00FD0425" w:rsidRDefault="00143B46" w:rsidP="00143B4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CCC2BA9" w14:textId="77777777" w:rsidR="00143B46" w:rsidRPr="00FD0425" w:rsidRDefault="00143B46" w:rsidP="00143B4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FB3DDC4" w14:textId="77777777" w:rsidR="00143B46" w:rsidRPr="00FD0425" w:rsidRDefault="00143B46" w:rsidP="00143B4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24F8D47" w14:textId="77777777" w:rsidR="00143B46" w:rsidRPr="00FD0425" w:rsidRDefault="00143B46" w:rsidP="00143B4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0EBDE44" w14:textId="77777777" w:rsidR="00143B46" w:rsidRPr="00FD0425" w:rsidRDefault="00143B46" w:rsidP="00143B4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3BAD21D" w14:textId="77777777" w:rsidR="00143B46" w:rsidRPr="00FD0425" w:rsidRDefault="00143B46" w:rsidP="00143B4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11B5C4E" w14:textId="77777777" w:rsidR="00143B46" w:rsidRPr="00FD0425" w:rsidRDefault="00143B46" w:rsidP="00143B4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21B0F7E7" w14:textId="77777777" w:rsidR="00143B46" w:rsidRPr="00FD0425" w:rsidRDefault="00143B46" w:rsidP="00143B4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D230B0C" w14:textId="77777777" w:rsidR="00143B46" w:rsidRPr="00FD0425" w:rsidRDefault="00143B46" w:rsidP="00143B4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46B92B0" w14:textId="77777777" w:rsidR="00143B46" w:rsidRPr="00FD0425" w:rsidRDefault="00143B46" w:rsidP="00143B4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E76725" w14:textId="77777777" w:rsidR="00143B46" w:rsidRPr="00FD0425" w:rsidRDefault="00143B46" w:rsidP="00143B4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16CBDED" w14:textId="77777777" w:rsidR="00143B46" w:rsidRPr="00FD0425" w:rsidRDefault="00143B46" w:rsidP="00143B4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3BEEB83" w14:textId="77777777" w:rsidR="00143B46" w:rsidRPr="00FD0425" w:rsidRDefault="00143B46" w:rsidP="00143B4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E5DE632" w14:textId="77777777" w:rsidR="00143B46" w:rsidRPr="00FD0425" w:rsidRDefault="00143B46" w:rsidP="00143B4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354D6CB" w14:textId="77777777" w:rsidR="00143B46" w:rsidRPr="00FD0425" w:rsidRDefault="00143B46" w:rsidP="00143B4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8C1004A" w14:textId="77777777" w:rsidR="00143B46" w:rsidRPr="00FD0425" w:rsidRDefault="00143B46" w:rsidP="00143B4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F34E8DC" w14:textId="77777777" w:rsidR="00143B46" w:rsidRDefault="00143B46" w:rsidP="00143B4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D5E874" w14:textId="77777777" w:rsidR="00143B46" w:rsidRPr="007E6716" w:rsidRDefault="00143B46" w:rsidP="00143B4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843B49B" w14:textId="77777777" w:rsidR="00143B46" w:rsidRPr="007E6716" w:rsidRDefault="00143B46" w:rsidP="00143B4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491EC" w14:textId="77777777" w:rsidR="00143B46" w:rsidRDefault="00143B46" w:rsidP="00143B4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B0EEEFC" w14:textId="77777777" w:rsidR="00143B46" w:rsidRDefault="00143B46" w:rsidP="00143B4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6F33B19" w14:textId="77777777" w:rsidR="00143B46" w:rsidRDefault="00143B46" w:rsidP="00143B46">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C2F0A2C" w14:textId="77777777" w:rsidR="00143B46" w:rsidRDefault="00143B46" w:rsidP="00143B46">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3A5F687" w14:textId="77777777" w:rsidR="00143B46" w:rsidRDefault="00143B46" w:rsidP="00143B46">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0EF69E4" w14:textId="77777777" w:rsidR="00143B46" w:rsidRPr="00FD0425" w:rsidRDefault="00143B46" w:rsidP="00143B46">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BBE294A" w14:textId="77777777" w:rsidR="00143B46" w:rsidRPr="00FD0425" w:rsidRDefault="00143B46" w:rsidP="00143B46">
      <w:pPr>
        <w:pStyle w:val="PL"/>
        <w:rPr>
          <w:snapToGrid w:val="0"/>
        </w:rPr>
      </w:pPr>
    </w:p>
    <w:p w14:paraId="7942F770" w14:textId="77777777" w:rsidR="00143B46" w:rsidRPr="00FD0425" w:rsidRDefault="00143B46" w:rsidP="00143B46">
      <w:pPr>
        <w:pStyle w:val="PL"/>
      </w:pPr>
    </w:p>
    <w:p w14:paraId="3ECE3C48" w14:textId="77777777" w:rsidR="00854DDB" w:rsidRPr="00143B46" w:rsidRDefault="00854DDB" w:rsidP="009E6269">
      <w:pPr>
        <w:pStyle w:val="PL"/>
        <w:rPr>
          <w:noProof w:val="0"/>
          <w:snapToGrid w:val="0"/>
          <w:lang w:eastAsia="zh-CN"/>
        </w:rPr>
      </w:pPr>
    </w:p>
    <w:p w14:paraId="21A67DBA" w14:textId="77777777" w:rsidR="009E6269" w:rsidRPr="00FD0425" w:rsidRDefault="009E6269" w:rsidP="009E6269">
      <w:pPr>
        <w:pStyle w:val="PL"/>
      </w:pPr>
      <w:r w:rsidRPr="00FD0425">
        <w:t>-- **************************************************************</w:t>
      </w:r>
    </w:p>
    <w:p w14:paraId="0B3207BD" w14:textId="77777777" w:rsidR="009E6269" w:rsidRPr="00FD0425" w:rsidRDefault="009E6269" w:rsidP="009E6269">
      <w:pPr>
        <w:pStyle w:val="PL"/>
      </w:pPr>
      <w:r w:rsidRPr="00FD0425">
        <w:t>--</w:t>
      </w:r>
    </w:p>
    <w:p w14:paraId="195F95DC" w14:textId="77777777" w:rsidR="009E6269" w:rsidRPr="00FD0425" w:rsidRDefault="009E6269" w:rsidP="009E6269">
      <w:pPr>
        <w:pStyle w:val="PL"/>
        <w:outlineLvl w:val="3"/>
      </w:pPr>
      <w:r w:rsidRPr="00FD0425">
        <w:t>-- IEs</w:t>
      </w:r>
    </w:p>
    <w:p w14:paraId="0304D53E" w14:textId="77777777" w:rsidR="009E6269" w:rsidRPr="00FD0425" w:rsidRDefault="009E6269" w:rsidP="009E6269">
      <w:pPr>
        <w:pStyle w:val="PL"/>
      </w:pPr>
      <w:r w:rsidRPr="00FD0425">
        <w:t>--</w:t>
      </w:r>
    </w:p>
    <w:p w14:paraId="6B756777" w14:textId="77777777" w:rsidR="009E6269" w:rsidRPr="00FD0425" w:rsidRDefault="009E6269" w:rsidP="009E6269">
      <w:pPr>
        <w:pStyle w:val="PL"/>
      </w:pPr>
      <w:r w:rsidRPr="00FD0425">
        <w:t>-- **************************************************************</w:t>
      </w:r>
    </w:p>
    <w:p w14:paraId="120F2610" w14:textId="77777777" w:rsidR="009E6269" w:rsidRPr="00FD0425" w:rsidRDefault="009E6269" w:rsidP="009E6269">
      <w:pPr>
        <w:pStyle w:val="PL"/>
      </w:pPr>
    </w:p>
    <w:p w14:paraId="6A33F885" w14:textId="77777777" w:rsidR="009E6269" w:rsidRPr="00FD0425" w:rsidRDefault="009E6269" w:rsidP="009E626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6D1F5CF" w14:textId="77777777" w:rsidR="009E6269" w:rsidRPr="00FD0425" w:rsidRDefault="009E6269" w:rsidP="009E626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FCFEAD5" w14:textId="77777777" w:rsidR="009E6269" w:rsidRPr="00FD0425" w:rsidRDefault="009E6269" w:rsidP="009E626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6709EB0" w14:textId="77777777" w:rsidR="009E6269" w:rsidRPr="00FD0425" w:rsidRDefault="009E6269" w:rsidP="009E626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8466FC" w14:textId="77777777" w:rsidR="009E6269" w:rsidRPr="00FD0425" w:rsidRDefault="009E6269" w:rsidP="009E626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6F88FE" w14:textId="77777777" w:rsidR="009E6269" w:rsidRPr="00FD0425" w:rsidRDefault="009E6269" w:rsidP="009E6269">
      <w:pPr>
        <w:pStyle w:val="PL"/>
        <w:rPr>
          <w:snapToGrid w:val="0"/>
        </w:rPr>
      </w:pPr>
      <w:r w:rsidRPr="00FD0425">
        <w:rPr>
          <w:snapToGrid w:val="0"/>
        </w:rPr>
        <w:lastRenderedPageBreak/>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CE761FF" w14:textId="77777777" w:rsidR="009E6269" w:rsidRPr="00FD0425" w:rsidRDefault="009E6269" w:rsidP="009E626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3A758CB" w14:textId="77777777" w:rsidR="009E6269" w:rsidRPr="00FD0425" w:rsidRDefault="009E6269" w:rsidP="009E626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6061F77" w14:textId="77777777" w:rsidR="009E6269" w:rsidRPr="00FD0425" w:rsidRDefault="009E6269" w:rsidP="009E626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3F1E926" w14:textId="77777777" w:rsidR="009E6269" w:rsidRPr="00FD0425" w:rsidRDefault="009E6269" w:rsidP="009E626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28A5D9A" w14:textId="77777777" w:rsidR="009E6269" w:rsidRPr="00FD0425" w:rsidRDefault="009E6269" w:rsidP="009E626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135AE18" w14:textId="77777777" w:rsidR="009E6269" w:rsidRPr="00FD0425" w:rsidRDefault="009E6269" w:rsidP="009E626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73649DB1" w14:textId="77777777" w:rsidR="009E6269" w:rsidRPr="00FD0425" w:rsidRDefault="009E6269" w:rsidP="009E626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6027A5F" w14:textId="77777777" w:rsidR="009E6269" w:rsidRPr="00FD0425" w:rsidRDefault="009E6269" w:rsidP="009E626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81D7E14" w14:textId="77777777" w:rsidR="009E6269" w:rsidRPr="00FD0425" w:rsidRDefault="009E6269" w:rsidP="009E626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E7AB0EF" w14:textId="77777777" w:rsidR="009E6269" w:rsidRPr="00FD0425" w:rsidRDefault="009E6269" w:rsidP="009E626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3E2C1B3" w14:textId="77777777" w:rsidR="009E6269" w:rsidRPr="00FD0425" w:rsidRDefault="009E6269" w:rsidP="009E626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D2DDA0C" w14:textId="77777777" w:rsidR="009E6269" w:rsidRPr="00FD0425" w:rsidRDefault="009E6269" w:rsidP="009E626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312FF64" w14:textId="77777777" w:rsidR="009E6269" w:rsidRPr="00FD0425" w:rsidRDefault="009E6269" w:rsidP="009E626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ADC4A8F" w14:textId="77777777" w:rsidR="009E6269" w:rsidRPr="00FD0425" w:rsidRDefault="009E6269" w:rsidP="009E626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02548BC" w14:textId="77777777" w:rsidR="009E6269" w:rsidRPr="00FD0425" w:rsidRDefault="009E6269" w:rsidP="009E6269">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16426A5" w14:textId="77777777" w:rsidR="009E6269" w:rsidRPr="00FD0425" w:rsidRDefault="009E6269" w:rsidP="009E626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A2B5352" w14:textId="77777777" w:rsidR="009E6269" w:rsidRPr="00FD0425" w:rsidRDefault="009E6269" w:rsidP="009E626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B28404A" w14:textId="77777777" w:rsidR="009E6269" w:rsidRPr="00FD0425" w:rsidRDefault="009E6269" w:rsidP="009E626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2372602" w14:textId="77777777" w:rsidR="009E6269" w:rsidRPr="00FD0425" w:rsidRDefault="009E6269" w:rsidP="009E626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8B9ED5F" w14:textId="77777777" w:rsidR="009E6269" w:rsidRPr="00FD0425" w:rsidRDefault="009E6269" w:rsidP="009E626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FD43CC3" w14:textId="77777777" w:rsidR="009E6269" w:rsidRPr="00FD0425" w:rsidRDefault="009E6269" w:rsidP="009E626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C2BEA38" w14:textId="77777777" w:rsidR="009E6269" w:rsidRPr="00FD0425" w:rsidRDefault="009E6269" w:rsidP="009E626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BC5370A" w14:textId="77777777" w:rsidR="009E6269" w:rsidRPr="00FD0425" w:rsidRDefault="009E6269" w:rsidP="009E626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7DD6C86" w14:textId="77777777" w:rsidR="009E6269" w:rsidRPr="00FD0425" w:rsidRDefault="009E6269" w:rsidP="009E626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4992E1D" w14:textId="77777777" w:rsidR="009E6269" w:rsidRPr="00FD0425" w:rsidRDefault="009E6269" w:rsidP="009E626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38AFBC7" w14:textId="77777777" w:rsidR="009E6269" w:rsidRPr="00FD0425" w:rsidRDefault="009E6269" w:rsidP="009E626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5E9FB0D" w14:textId="77777777" w:rsidR="009E6269" w:rsidRPr="00FD0425" w:rsidRDefault="009E6269" w:rsidP="009E626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C5101EE" w14:textId="77777777" w:rsidR="009E6269" w:rsidRPr="00FD0425" w:rsidRDefault="009E6269" w:rsidP="009E626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AC3E9FE" w14:textId="77777777" w:rsidR="009E6269" w:rsidRPr="00FD0425" w:rsidRDefault="009E6269" w:rsidP="009E626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8F489A5" w14:textId="77777777" w:rsidR="009E6269" w:rsidRPr="00FD0425" w:rsidRDefault="009E6269" w:rsidP="009E626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85146A7" w14:textId="77777777" w:rsidR="009E6269" w:rsidRPr="00FD0425" w:rsidRDefault="009E6269" w:rsidP="009E626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11021A1" w14:textId="77777777" w:rsidR="009E6269" w:rsidRPr="00FD0425" w:rsidRDefault="009E6269" w:rsidP="009E626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2E6D05D" w14:textId="77777777" w:rsidR="009E6269" w:rsidRPr="00FD0425" w:rsidRDefault="009E6269" w:rsidP="009E626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D46670" w14:textId="77777777" w:rsidR="009E6269" w:rsidRPr="00FD0425" w:rsidRDefault="009E6269" w:rsidP="009E626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E6AB626" w14:textId="77777777" w:rsidR="009E6269" w:rsidRPr="00FD0425" w:rsidRDefault="009E6269" w:rsidP="009E626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EDA9304" w14:textId="77777777" w:rsidR="009E6269" w:rsidRPr="00FD0425" w:rsidRDefault="009E6269" w:rsidP="009E626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246D7AC" w14:textId="77777777" w:rsidR="009E6269" w:rsidRPr="00FD0425" w:rsidRDefault="009E6269" w:rsidP="009E626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2CCA571" w14:textId="77777777" w:rsidR="009E6269" w:rsidRPr="00FD0425" w:rsidRDefault="009E6269" w:rsidP="009E6269">
      <w:pPr>
        <w:pStyle w:val="PL"/>
        <w:rPr>
          <w:snapToGrid w:val="0"/>
        </w:rPr>
      </w:pPr>
      <w:bookmarkStart w:id="19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FF3D696" w14:textId="77777777" w:rsidR="009E6269" w:rsidRPr="00FD0425" w:rsidRDefault="009E6269" w:rsidP="009E626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87C1FF8" w14:textId="77777777" w:rsidR="009E6269" w:rsidRPr="00FD0425" w:rsidRDefault="009E6269" w:rsidP="009E626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CE34104" w14:textId="77777777" w:rsidR="009E6269" w:rsidRPr="00FD0425" w:rsidRDefault="009E6269" w:rsidP="009E626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541FAB6" w14:textId="77777777" w:rsidR="009E6269" w:rsidRPr="00FD0425" w:rsidRDefault="009E6269" w:rsidP="009E626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F3C0429" w14:textId="77777777" w:rsidR="009E6269" w:rsidRPr="00FD0425" w:rsidRDefault="009E6269" w:rsidP="009E626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C789640" w14:textId="77777777" w:rsidR="009E6269" w:rsidRPr="00FD0425" w:rsidRDefault="009E6269" w:rsidP="009E626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928EABD" w14:textId="77777777" w:rsidR="009E6269" w:rsidRPr="00FD0425" w:rsidRDefault="009E6269" w:rsidP="009E626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1C25E88" w14:textId="77777777" w:rsidR="009E6269" w:rsidRPr="00FD0425" w:rsidRDefault="009E6269" w:rsidP="009E626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97"/>
    <w:p w14:paraId="08B14347" w14:textId="77777777" w:rsidR="009E6269" w:rsidRPr="00FD0425" w:rsidRDefault="009E6269" w:rsidP="009E626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36EB34B" w14:textId="77777777" w:rsidR="009E6269" w:rsidRPr="00FD0425" w:rsidRDefault="009E6269" w:rsidP="009E626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8E0F613" w14:textId="77777777" w:rsidR="009E6269" w:rsidRPr="00FD0425" w:rsidRDefault="009E6269" w:rsidP="009E626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94D08BA" w14:textId="77777777" w:rsidR="009E6269" w:rsidRPr="00FD0425" w:rsidRDefault="009E6269" w:rsidP="009E626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B548888" w14:textId="77777777" w:rsidR="009E6269" w:rsidRPr="00FD0425" w:rsidRDefault="009E6269" w:rsidP="009E626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506B5C1" w14:textId="77777777" w:rsidR="009E6269" w:rsidRPr="00FD0425" w:rsidRDefault="009E6269" w:rsidP="009E626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D77799E" w14:textId="77777777" w:rsidR="009E6269" w:rsidRPr="00FD0425" w:rsidRDefault="009E6269" w:rsidP="009E6269">
      <w:pPr>
        <w:pStyle w:val="PL"/>
      </w:pPr>
      <w:r w:rsidRPr="00FD0425">
        <w:lastRenderedPageBreak/>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B816755" w14:textId="77777777" w:rsidR="009E6269" w:rsidRPr="00FD0425" w:rsidRDefault="009E6269" w:rsidP="009E626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E6605E9" w14:textId="77777777" w:rsidR="009E6269" w:rsidRPr="00FD0425" w:rsidRDefault="009E6269" w:rsidP="009E626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AFDBA46" w14:textId="77777777" w:rsidR="009E6269" w:rsidRPr="00FD0425" w:rsidRDefault="009E6269" w:rsidP="009E626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2DFE838" w14:textId="77777777" w:rsidR="009E6269" w:rsidRPr="00FD0425" w:rsidRDefault="009E6269" w:rsidP="009E626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2DC8F8C" w14:textId="77777777" w:rsidR="009E6269" w:rsidRPr="00FD0425" w:rsidRDefault="009E6269" w:rsidP="009E626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27BDA95" w14:textId="77777777" w:rsidR="009E6269" w:rsidRPr="00FD0425" w:rsidRDefault="009E6269" w:rsidP="009E626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47D4F2F" w14:textId="77777777" w:rsidR="009E6269" w:rsidRPr="00FD0425" w:rsidRDefault="009E6269" w:rsidP="009E626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6539BBC" w14:textId="77777777" w:rsidR="009E6269" w:rsidRPr="00FD0425" w:rsidRDefault="009E6269" w:rsidP="009E626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08A5716" w14:textId="77777777" w:rsidR="009E6269" w:rsidRPr="00FD0425" w:rsidRDefault="009E6269" w:rsidP="009E626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63BAE07" w14:textId="77777777" w:rsidR="009E6269" w:rsidRPr="00FD0425" w:rsidRDefault="009E6269" w:rsidP="009E626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8FFD83" w14:textId="77777777" w:rsidR="009E6269" w:rsidRPr="00FD0425" w:rsidRDefault="009E6269" w:rsidP="009E626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0FD628E" w14:textId="77777777" w:rsidR="009E6269" w:rsidRPr="00FD0425" w:rsidRDefault="009E6269" w:rsidP="009E626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3BAC4DD" w14:textId="77777777" w:rsidR="009E6269" w:rsidRPr="00FD0425" w:rsidRDefault="009E6269" w:rsidP="009E626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F1F45F9" w14:textId="77777777" w:rsidR="009E6269" w:rsidRPr="00FD0425" w:rsidRDefault="009E6269" w:rsidP="009E626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DCC4CAE" w14:textId="77777777" w:rsidR="009E6269" w:rsidRPr="00FD0425" w:rsidRDefault="009E6269" w:rsidP="009E626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1A68647" w14:textId="77777777" w:rsidR="009E6269" w:rsidRPr="00FD0425" w:rsidRDefault="009E6269" w:rsidP="009E626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C7A2E2E" w14:textId="77777777" w:rsidR="009E6269" w:rsidRPr="00FD0425" w:rsidRDefault="009E6269" w:rsidP="009E626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64A7320" w14:textId="77777777" w:rsidR="009E6269" w:rsidRPr="00FD0425" w:rsidRDefault="009E6269" w:rsidP="009E626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12F795B" w14:textId="77777777" w:rsidR="009E6269" w:rsidRPr="00FD0425" w:rsidRDefault="009E6269" w:rsidP="009E626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54F4CA9" w14:textId="77777777" w:rsidR="009E6269" w:rsidRPr="00FD0425" w:rsidRDefault="009E6269" w:rsidP="009E626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E3CB681" w14:textId="77777777" w:rsidR="009E6269" w:rsidRPr="00FD0425" w:rsidRDefault="009E6269" w:rsidP="009E6269">
      <w:pPr>
        <w:pStyle w:val="PL"/>
      </w:pPr>
      <w:bookmarkStart w:id="19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A32404E" w14:textId="77777777" w:rsidR="009E6269" w:rsidRPr="00FD0425" w:rsidRDefault="009E6269" w:rsidP="009E626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4D9AC78" w14:textId="77777777" w:rsidR="009E6269" w:rsidRPr="00FD0425" w:rsidRDefault="009E6269" w:rsidP="009E626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DBA354B" w14:textId="77777777" w:rsidR="009E6269" w:rsidRPr="00FD0425" w:rsidRDefault="009E6269" w:rsidP="009E626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B9B818E" w14:textId="77777777" w:rsidR="009E6269" w:rsidRPr="00FD0425" w:rsidRDefault="009E6269" w:rsidP="009E626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7C61E0B" w14:textId="77777777" w:rsidR="009E6269" w:rsidRPr="00FD0425" w:rsidRDefault="009E6269" w:rsidP="009E626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67B76C6" w14:textId="77777777" w:rsidR="009E6269" w:rsidRPr="00FD0425" w:rsidRDefault="009E6269" w:rsidP="009E626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9883730" w14:textId="77777777" w:rsidR="009E6269" w:rsidRPr="00FD0425" w:rsidRDefault="009E6269" w:rsidP="009E626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9B9FB31" w14:textId="77777777" w:rsidR="009E6269" w:rsidRPr="00FD0425" w:rsidRDefault="009E6269" w:rsidP="009E626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EE6369C" w14:textId="77777777" w:rsidR="009E6269" w:rsidRPr="00FD0425" w:rsidRDefault="009E6269" w:rsidP="009E626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0C9ADCE" w14:textId="77777777" w:rsidR="009E6269" w:rsidRPr="00FD0425" w:rsidRDefault="009E6269" w:rsidP="009E626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41D74FA" w14:textId="77777777" w:rsidR="009E6269" w:rsidRPr="00FD0425" w:rsidRDefault="009E6269" w:rsidP="009E626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98"/>
    <w:p w14:paraId="391D7D0D" w14:textId="77777777" w:rsidR="009E6269" w:rsidRPr="00FD0425" w:rsidRDefault="009E6269" w:rsidP="009E626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B533A95" w14:textId="77777777" w:rsidR="009E6269" w:rsidRPr="00FD0425" w:rsidRDefault="009E6269" w:rsidP="009E626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2FB3E53" w14:textId="77777777" w:rsidR="009E6269" w:rsidRPr="00FD0425" w:rsidRDefault="009E6269" w:rsidP="009E626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B92A19C" w14:textId="77777777" w:rsidR="009E6269" w:rsidRPr="00FD0425" w:rsidRDefault="009E6269" w:rsidP="009E626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34EC500" w14:textId="77777777" w:rsidR="009E6269" w:rsidRPr="00FD0425" w:rsidRDefault="009E6269" w:rsidP="009E626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FE86DFD" w14:textId="77777777" w:rsidR="009E6269" w:rsidRPr="00FD0425" w:rsidRDefault="009E6269" w:rsidP="009E626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2D04658" w14:textId="77777777" w:rsidR="009E6269" w:rsidRPr="00FD0425" w:rsidRDefault="009E6269" w:rsidP="009E626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B278A18" w14:textId="77777777" w:rsidR="009E6269" w:rsidRPr="00FD0425" w:rsidRDefault="009E6269" w:rsidP="009E626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6E97251" w14:textId="77777777" w:rsidR="009E6269" w:rsidRPr="00FD0425" w:rsidRDefault="009E6269" w:rsidP="009E626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4D35EB9" w14:textId="77777777" w:rsidR="009E6269" w:rsidRPr="00FD0425" w:rsidRDefault="009E6269" w:rsidP="009E626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4BE5BC1E" w14:textId="77777777" w:rsidR="009E6269" w:rsidRPr="00FD0425" w:rsidRDefault="009E6269" w:rsidP="009E626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76EADBB" w14:textId="77777777" w:rsidR="009E6269" w:rsidRPr="00FD0425" w:rsidRDefault="009E6269" w:rsidP="009E626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C0BA8CF" w14:textId="77777777" w:rsidR="009E6269" w:rsidRPr="00FD0425" w:rsidRDefault="009E6269" w:rsidP="009E626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6581125" w14:textId="77777777" w:rsidR="009E6269" w:rsidRPr="00FD0425" w:rsidRDefault="009E6269" w:rsidP="009E626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B96B3B2" w14:textId="77777777" w:rsidR="009E6269" w:rsidRPr="00FD0425" w:rsidRDefault="009E6269" w:rsidP="009E626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F78AC26" w14:textId="77777777" w:rsidR="009E6269" w:rsidRPr="00FD0425" w:rsidRDefault="009E6269" w:rsidP="009E626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3710AA5" w14:textId="77777777" w:rsidR="009E6269" w:rsidRPr="00FD0425" w:rsidRDefault="009E6269" w:rsidP="009E626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2B21170" w14:textId="77777777" w:rsidR="009E6269" w:rsidRPr="00FD0425" w:rsidRDefault="009E6269" w:rsidP="009E626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453EA0D" w14:textId="77777777" w:rsidR="009E6269" w:rsidRPr="00FD0425" w:rsidRDefault="009E6269" w:rsidP="009E626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246D203" w14:textId="77777777" w:rsidR="009E6269" w:rsidRPr="00FD0425" w:rsidRDefault="009E6269" w:rsidP="009E626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1F37609" w14:textId="77777777" w:rsidR="009E6269" w:rsidRPr="00FD0425" w:rsidRDefault="009E6269" w:rsidP="009E6269">
      <w:pPr>
        <w:pStyle w:val="PL"/>
      </w:pPr>
      <w:r w:rsidRPr="00FD0425">
        <w:lastRenderedPageBreak/>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40412E8" w14:textId="77777777" w:rsidR="009E6269" w:rsidRPr="00FD0425" w:rsidRDefault="009E6269" w:rsidP="009E626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B562DBE" w14:textId="77777777" w:rsidR="009E6269" w:rsidRPr="000F65A4" w:rsidRDefault="009E6269" w:rsidP="009E6269">
      <w:pPr>
        <w:pStyle w:val="PL"/>
        <w:rPr>
          <w:lang w:val="fr-FR"/>
        </w:rPr>
      </w:pPr>
      <w:r w:rsidRPr="000F65A4">
        <w:rPr>
          <w:lang w:val="fr-FR"/>
        </w:rPr>
        <w:t>id-MaxIPrate-DL</w:t>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r>
      <w:r w:rsidRPr="000F65A4">
        <w:rPr>
          <w:lang w:val="fr-FR"/>
        </w:rPr>
        <w:tab/>
        <w:t>ProtocolIE-ID ::= 114</w:t>
      </w:r>
    </w:p>
    <w:p w14:paraId="5425953C" w14:textId="77777777" w:rsidR="009E6269" w:rsidRPr="00FD0425" w:rsidRDefault="009E6269" w:rsidP="009E626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0DAF604" w14:textId="77777777" w:rsidR="009E6269" w:rsidRPr="00FD0425" w:rsidRDefault="009E6269" w:rsidP="009E626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2B1CBB6A" w14:textId="77777777" w:rsidR="009E6269" w:rsidRPr="00FD0425" w:rsidRDefault="009E6269" w:rsidP="009E626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84EA1AF" w14:textId="77777777" w:rsidR="009E6269" w:rsidRPr="00FD0425" w:rsidRDefault="009E6269" w:rsidP="009E626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B9D77B0" w14:textId="77777777" w:rsidR="009E6269" w:rsidRPr="00FD0425" w:rsidRDefault="009E6269" w:rsidP="009E626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3056EDB" w14:textId="77777777" w:rsidR="009E6269" w:rsidRPr="00FD0425" w:rsidRDefault="009E6269" w:rsidP="009E626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27AB22F" w14:textId="77777777" w:rsidR="009E6269" w:rsidRPr="00FD0425" w:rsidRDefault="009E6269" w:rsidP="009E626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8127AD6" w14:textId="77777777" w:rsidR="009E6269" w:rsidRPr="00FD0425" w:rsidRDefault="009E6269" w:rsidP="009E626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7FF1B56" w14:textId="77777777" w:rsidR="009E6269" w:rsidRPr="00FD0425" w:rsidRDefault="009E6269" w:rsidP="009E626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0C8A9E7" w14:textId="77777777" w:rsidR="009E6269" w:rsidRPr="00FD0425" w:rsidRDefault="009E6269" w:rsidP="009E626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D2ADFD4" w14:textId="77777777" w:rsidR="009E6269" w:rsidRPr="00FD0425" w:rsidRDefault="009E6269" w:rsidP="009E626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0D9AAD9" w14:textId="77777777" w:rsidR="009E6269" w:rsidRPr="00FD0425" w:rsidRDefault="009E6269" w:rsidP="009E626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97C10C9" w14:textId="77777777" w:rsidR="009E6269" w:rsidRPr="00FD0425" w:rsidRDefault="009E6269" w:rsidP="009E626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79CD394" w14:textId="77777777" w:rsidR="009E6269" w:rsidRPr="00FD0425" w:rsidRDefault="009E6269" w:rsidP="009E626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66D7F1A" w14:textId="77777777" w:rsidR="009E6269" w:rsidRPr="00FD0425" w:rsidRDefault="009E6269" w:rsidP="009E626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1B1D3F9" w14:textId="77777777" w:rsidR="009E6269" w:rsidRPr="00FD0425" w:rsidRDefault="009E6269" w:rsidP="009E626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E1DD4E5" w14:textId="77777777" w:rsidR="009E6269" w:rsidRPr="00FD0425" w:rsidRDefault="009E6269" w:rsidP="009E626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97D1C13" w14:textId="77777777" w:rsidR="009E6269" w:rsidRPr="00FD0425" w:rsidRDefault="009E6269" w:rsidP="009E626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FAAD84C" w14:textId="77777777" w:rsidR="009E6269" w:rsidRPr="00FD0425" w:rsidRDefault="009E6269" w:rsidP="009E626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838BBD1" w14:textId="77777777" w:rsidR="009E6269" w:rsidRPr="00FD0425" w:rsidRDefault="009E6269" w:rsidP="009E626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38A2374" w14:textId="77777777" w:rsidR="009E6269" w:rsidRPr="00FD0425" w:rsidRDefault="009E6269" w:rsidP="009E626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57F13E0" w14:textId="77777777" w:rsidR="009E6269" w:rsidRPr="00FD0425" w:rsidRDefault="009E6269" w:rsidP="009E626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72A4015" w14:textId="77777777" w:rsidR="009E6269" w:rsidRPr="00BE6FC6" w:rsidRDefault="009E6269" w:rsidP="009E626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AE938F3" w14:textId="77777777" w:rsidR="009E6269" w:rsidRPr="00FD0425" w:rsidRDefault="009E6269" w:rsidP="009E6269">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3A9B85" w14:textId="77777777" w:rsidR="009E6269" w:rsidRPr="00FD0425" w:rsidRDefault="009E6269" w:rsidP="009E626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36CFD9C" w14:textId="77777777" w:rsidR="009E6269" w:rsidRPr="00FD0425" w:rsidRDefault="009E6269" w:rsidP="009E626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749F74F" w14:textId="77777777" w:rsidR="009E6269" w:rsidRPr="00FD0425" w:rsidRDefault="009E6269" w:rsidP="009E626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BA13691" w14:textId="77777777" w:rsidR="009E6269" w:rsidRPr="00FD0425" w:rsidRDefault="009E6269" w:rsidP="009E6269">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2B71A3D" w14:textId="77777777" w:rsidR="009E6269" w:rsidRPr="00FD0425" w:rsidRDefault="009E6269" w:rsidP="009E626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5766D87" w14:textId="77777777" w:rsidR="009E6269" w:rsidRPr="000F65A4" w:rsidRDefault="009E6269" w:rsidP="009E6269">
      <w:pPr>
        <w:pStyle w:val="PL"/>
        <w:rPr>
          <w:snapToGrid w:val="0"/>
          <w:lang w:val="fr-FR"/>
        </w:rPr>
      </w:pPr>
      <w:r w:rsidRPr="000F65A4">
        <w:rPr>
          <w:snapToGrid w:val="0"/>
          <w:lang w:val="fr-FR"/>
        </w:rPr>
        <w:t>id-CellAndCapacityAssistanceInfo-NR</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144</w:t>
      </w:r>
    </w:p>
    <w:p w14:paraId="1B54A5F1" w14:textId="77777777" w:rsidR="009E6269" w:rsidRPr="00FD0425" w:rsidRDefault="009E6269" w:rsidP="009E626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96ED67C" w14:textId="77777777" w:rsidR="009E6269" w:rsidRPr="00FD0425" w:rsidRDefault="009E6269" w:rsidP="009E626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C2714E9" w14:textId="77777777" w:rsidR="009E6269" w:rsidRPr="00FD0425" w:rsidRDefault="009E6269" w:rsidP="009E626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99" w:name="_Hlk29912457"/>
      <w:r w:rsidRPr="00FD0425">
        <w:rPr>
          <w:snapToGrid w:val="0"/>
        </w:rPr>
        <w:t>ProtocolIE-ID</w:t>
      </w:r>
      <w:bookmarkEnd w:id="199"/>
      <w:r w:rsidRPr="00FD0425">
        <w:rPr>
          <w:snapToGrid w:val="0"/>
        </w:rPr>
        <w:t xml:space="preserve"> ::= 1</w:t>
      </w:r>
      <w:r>
        <w:rPr>
          <w:snapToGrid w:val="0"/>
        </w:rPr>
        <w:t>47</w:t>
      </w:r>
    </w:p>
    <w:p w14:paraId="1259FB86" w14:textId="77777777" w:rsidR="009E6269" w:rsidRPr="00FD0425" w:rsidRDefault="009E6269" w:rsidP="009E626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1130518" w14:textId="77777777" w:rsidR="009E6269" w:rsidRPr="00FD0425" w:rsidRDefault="009E6269" w:rsidP="009E6269">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1B73325" w14:textId="77777777" w:rsidR="009E6269" w:rsidRPr="00FD0425" w:rsidRDefault="009E6269" w:rsidP="009E6269">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C3212F2" w14:textId="77777777" w:rsidR="009E6269" w:rsidRPr="00FD0425" w:rsidRDefault="009E6269" w:rsidP="009E6269">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0D952C" w14:textId="77777777" w:rsidR="009E6269" w:rsidRDefault="009E6269" w:rsidP="009E6269">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2088DC" w14:textId="77777777" w:rsidR="009E6269" w:rsidRDefault="009E6269" w:rsidP="009E6269">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72F2B87" w14:textId="77777777" w:rsidR="009E6269" w:rsidRDefault="009E6269" w:rsidP="009E6269">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7A59816" w14:textId="77777777" w:rsidR="009E6269" w:rsidRDefault="009E6269" w:rsidP="009E6269">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6C846C0" w14:textId="77777777" w:rsidR="009E6269" w:rsidRPr="006663B1" w:rsidRDefault="009E6269" w:rsidP="009E6269">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C4F2DE1" w14:textId="77777777" w:rsidR="009E6269" w:rsidRPr="00FD0425" w:rsidRDefault="009E6269" w:rsidP="009E6269">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4A013CB" w14:textId="77777777" w:rsidR="009E6269" w:rsidRPr="000F65A4" w:rsidRDefault="009E6269" w:rsidP="009E6269">
      <w:pPr>
        <w:pStyle w:val="PL"/>
        <w:rPr>
          <w:snapToGrid w:val="0"/>
          <w:lang w:val="fr-FR"/>
        </w:rPr>
      </w:pPr>
      <w:r w:rsidRPr="000F65A4">
        <w:rPr>
          <w:snapToGrid w:val="0"/>
          <w:lang w:val="fr-FR"/>
        </w:rPr>
        <w:t>id-CHOinformation-Req</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158</w:t>
      </w:r>
    </w:p>
    <w:p w14:paraId="0C23FA63" w14:textId="77777777" w:rsidR="009E6269" w:rsidRDefault="009E6269" w:rsidP="009E6269">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B495ED0" w14:textId="77777777" w:rsidR="009E6269" w:rsidRDefault="009E6269" w:rsidP="009E6269">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8C729E8" w14:textId="77777777" w:rsidR="009E6269" w:rsidRDefault="009E6269" w:rsidP="009E6269">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B9F62AC" w14:textId="77777777" w:rsidR="009E6269" w:rsidRDefault="009E6269" w:rsidP="009E6269">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C9965EF" w14:textId="77777777" w:rsidR="009E6269" w:rsidRDefault="009E6269" w:rsidP="009E6269">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3E848A2" w14:textId="77777777" w:rsidR="009E6269" w:rsidRDefault="009E6269" w:rsidP="009E6269">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1373B47" w14:textId="77777777" w:rsidR="009E6269" w:rsidRDefault="009E6269" w:rsidP="009E6269">
      <w:pPr>
        <w:pStyle w:val="PL"/>
        <w:rPr>
          <w:snapToGrid w:val="0"/>
        </w:rPr>
      </w:pPr>
      <w:r>
        <w:lastRenderedPageBreak/>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EE9F71F" w14:textId="77777777" w:rsidR="009E6269" w:rsidRDefault="009E6269" w:rsidP="009E6269">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0BA426C" w14:textId="77777777" w:rsidR="009E6269" w:rsidRDefault="009E6269" w:rsidP="009E6269">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492DAC4" w14:textId="77777777" w:rsidR="009E6269" w:rsidRPr="00FD0425" w:rsidRDefault="009E6269" w:rsidP="009E6269">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0DF4728" w14:textId="77777777" w:rsidR="009E6269" w:rsidRPr="009354E2" w:rsidRDefault="009E6269" w:rsidP="009E6269">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0B9801D" w14:textId="77777777" w:rsidR="009E6269" w:rsidRPr="009354E2" w:rsidRDefault="009E6269" w:rsidP="009E6269">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774D208" w14:textId="77777777" w:rsidR="009E6269" w:rsidRPr="009354E2" w:rsidRDefault="009E6269" w:rsidP="009E6269">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7AA57F1" w14:textId="77777777" w:rsidR="009E6269" w:rsidRPr="009354E2" w:rsidRDefault="009E6269" w:rsidP="009E6269">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CFCACFE" w14:textId="77777777" w:rsidR="009E6269" w:rsidRPr="009354E2" w:rsidRDefault="009E6269" w:rsidP="009E6269">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4854A17" w14:textId="77777777" w:rsidR="009E6269" w:rsidRPr="00EA0821" w:rsidRDefault="009E6269" w:rsidP="009E6269">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8782894" w14:textId="77777777" w:rsidR="009E6269" w:rsidRPr="00EA0821" w:rsidRDefault="009E6269" w:rsidP="009E6269">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54B96F89" w14:textId="77777777" w:rsidR="009E6269" w:rsidRPr="00826BC3" w:rsidRDefault="009E6269" w:rsidP="009E6269">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8F8B654" w14:textId="77777777" w:rsidR="009E6269" w:rsidRPr="00826BC3" w:rsidRDefault="009E6269" w:rsidP="009E6269">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77B35F" w14:textId="77777777" w:rsidR="009E6269" w:rsidRPr="00826BC3" w:rsidRDefault="009E6269" w:rsidP="009E6269">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3290AD9" w14:textId="77777777" w:rsidR="009E6269" w:rsidRPr="00826BC3" w:rsidRDefault="009E6269" w:rsidP="009E6269">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891D750" w14:textId="77777777" w:rsidR="009E6269" w:rsidRPr="00826BC3" w:rsidRDefault="009E6269" w:rsidP="009E6269">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DFDDF8A" w14:textId="77777777" w:rsidR="009E6269" w:rsidRPr="00826BC3" w:rsidRDefault="009E6269" w:rsidP="009E6269">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F75BC47" w14:textId="77777777" w:rsidR="009E6269" w:rsidRPr="00826BC3" w:rsidRDefault="009E6269" w:rsidP="009E6269">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2C4AF1C" w14:textId="77777777" w:rsidR="009E6269" w:rsidRPr="00826BC3" w:rsidRDefault="009E6269" w:rsidP="009E6269">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3E7E8B4E" w14:textId="77777777" w:rsidR="009E6269" w:rsidRPr="00826BC3" w:rsidRDefault="009E6269" w:rsidP="009E6269">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7B309C7" w14:textId="77777777" w:rsidR="009E6269" w:rsidRPr="00826BC3" w:rsidRDefault="009E6269" w:rsidP="009E6269">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A8AD3FC" w14:textId="77777777" w:rsidR="009E6269" w:rsidRPr="00826BC3" w:rsidRDefault="009E6269" w:rsidP="009E6269">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AF34955" w14:textId="77777777" w:rsidR="009E6269" w:rsidRPr="00826BC3" w:rsidRDefault="009E6269" w:rsidP="009E6269">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2511319" w14:textId="77777777" w:rsidR="009E6269" w:rsidRPr="00826BC3" w:rsidRDefault="009E6269" w:rsidP="009E6269">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B56A264" w14:textId="77777777" w:rsidR="009E6269" w:rsidRPr="00826BC3" w:rsidRDefault="009E6269" w:rsidP="009E6269">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5A096FE" w14:textId="77777777" w:rsidR="009E6269" w:rsidRPr="00826BC3" w:rsidRDefault="009E6269" w:rsidP="009E6269">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CCD5EBE" w14:textId="77777777" w:rsidR="009E6269" w:rsidRPr="00826BC3" w:rsidRDefault="009E6269" w:rsidP="009E6269">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DB8A260" w14:textId="77777777" w:rsidR="009E6269" w:rsidRPr="00826BC3" w:rsidRDefault="009E6269" w:rsidP="009E6269">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F3A0063" w14:textId="77777777" w:rsidR="009E6269" w:rsidRPr="00826BC3" w:rsidRDefault="009E6269" w:rsidP="009E6269">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F2DA2B0" w14:textId="77777777" w:rsidR="009E6269" w:rsidRPr="00826BC3" w:rsidRDefault="009E6269" w:rsidP="009E6269">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4C73A25" w14:textId="77777777" w:rsidR="009E6269" w:rsidRPr="00826BC3" w:rsidRDefault="009E6269" w:rsidP="009E6269">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A0E48D3" w14:textId="77777777" w:rsidR="009E6269" w:rsidRPr="00826BC3" w:rsidRDefault="009E6269" w:rsidP="009E6269">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10CA702" w14:textId="77777777" w:rsidR="009E6269" w:rsidRPr="00826BC3" w:rsidRDefault="009E6269" w:rsidP="009E6269">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D6FE831" w14:textId="77777777" w:rsidR="009E6269" w:rsidRPr="00826BC3" w:rsidRDefault="009E6269" w:rsidP="009E6269">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92B924A" w14:textId="77777777" w:rsidR="009E6269" w:rsidRPr="00826BC3" w:rsidRDefault="009E6269" w:rsidP="009E6269">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7980FB4" w14:textId="77777777" w:rsidR="009E6269" w:rsidRPr="00BB355E" w:rsidRDefault="009E6269" w:rsidP="009E6269">
      <w:pPr>
        <w:pStyle w:val="PL"/>
        <w:rPr>
          <w:snapToGrid w:val="0"/>
          <w:lang w:val="it-IT"/>
        </w:rPr>
      </w:pPr>
      <w:r w:rsidRPr="00BB355E">
        <w:rPr>
          <w:noProof w:val="0"/>
          <w:snapToGrid w:val="0"/>
          <w:lang w:val="it-IT" w:eastAsia="zh-CN"/>
        </w:rPr>
        <w:t>id-CarrierList</w:t>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200</w:t>
      </w:r>
    </w:p>
    <w:p w14:paraId="3F9F38BE" w14:textId="77777777" w:rsidR="009E6269" w:rsidRPr="00BB355E" w:rsidRDefault="009E6269" w:rsidP="009E6269">
      <w:pPr>
        <w:pStyle w:val="PL"/>
        <w:rPr>
          <w:noProof w:val="0"/>
          <w:snapToGrid w:val="0"/>
          <w:lang w:val="it-IT" w:eastAsia="zh-CN"/>
        </w:rPr>
      </w:pPr>
      <w:r w:rsidRPr="00BB355E">
        <w:rPr>
          <w:noProof w:val="0"/>
          <w:snapToGrid w:val="0"/>
          <w:lang w:val="it-IT" w:eastAsia="zh-CN"/>
        </w:rPr>
        <w:t>id-ULCarrierList</w:t>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201</w:t>
      </w:r>
    </w:p>
    <w:p w14:paraId="5A50AE62" w14:textId="77777777" w:rsidR="009E6269" w:rsidRPr="00BB355E" w:rsidRDefault="009E6269" w:rsidP="009E6269">
      <w:pPr>
        <w:pStyle w:val="PL"/>
        <w:rPr>
          <w:snapToGrid w:val="0"/>
          <w:lang w:val="it-IT"/>
        </w:rPr>
      </w:pPr>
      <w:r w:rsidRPr="00BB355E">
        <w:rPr>
          <w:noProof w:val="0"/>
          <w:snapToGrid w:val="0"/>
          <w:lang w:val="it-IT" w:eastAsia="zh-CN"/>
        </w:rPr>
        <w:t>id-FrequencyShift7p5khz</w:t>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noProof w:val="0"/>
          <w:snapToGrid w:val="0"/>
          <w:lang w:val="it-IT" w:eastAsia="zh-CN"/>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r>
      <w:r w:rsidRPr="00BB355E">
        <w:rPr>
          <w:snapToGrid w:val="0"/>
          <w:lang w:val="it-IT"/>
        </w:rPr>
        <w:tab/>
        <w:t>ProtocolIE-ID ::= 202</w:t>
      </w:r>
    </w:p>
    <w:p w14:paraId="643ECBE0" w14:textId="77777777" w:rsidR="009E6269" w:rsidRPr="00826BC3" w:rsidRDefault="009E6269" w:rsidP="009E6269">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8204E41" w14:textId="77777777" w:rsidR="009E6269" w:rsidRPr="00826BC3" w:rsidRDefault="009E6269" w:rsidP="009E6269">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66F372" w14:textId="77777777" w:rsidR="009E6269" w:rsidRPr="00826BC3" w:rsidRDefault="009E6269" w:rsidP="009E6269">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A964278" w14:textId="77777777" w:rsidR="009E6269" w:rsidRPr="00BB355E" w:rsidRDefault="009E6269" w:rsidP="009E6269">
      <w:pPr>
        <w:pStyle w:val="PL"/>
        <w:rPr>
          <w:lang w:val="it-IT"/>
        </w:rPr>
      </w:pPr>
      <w:r w:rsidRPr="00BB355E">
        <w:rPr>
          <w:snapToGrid w:val="0"/>
          <w:lang w:val="it-IT" w:eastAsia="zh-CN"/>
        </w:rPr>
        <w:t>id-IABNodeIndication</w:t>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r>
      <w:r w:rsidRPr="00BB355E">
        <w:rPr>
          <w:snapToGrid w:val="0"/>
          <w:lang w:val="it-IT" w:eastAsia="zh-CN"/>
        </w:rPr>
        <w:tab/>
        <w:t>ProtocolIE-ID ::= 206</w:t>
      </w:r>
    </w:p>
    <w:p w14:paraId="4180B835" w14:textId="77777777" w:rsidR="009E6269" w:rsidRPr="00BF4347" w:rsidRDefault="009E6269" w:rsidP="009E6269">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2278F17" w14:textId="77777777" w:rsidR="009E6269" w:rsidRPr="00BF4347" w:rsidRDefault="009E6269" w:rsidP="009E6269">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2A923EC" w14:textId="77777777" w:rsidR="009E6269" w:rsidRPr="002955C7" w:rsidRDefault="009E6269" w:rsidP="009E6269">
      <w:pPr>
        <w:pStyle w:val="PL"/>
      </w:pPr>
      <w:bookmarkStart w:id="20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00"/>
    <w:p w14:paraId="6DD3E1E9" w14:textId="77777777" w:rsidR="009E6269" w:rsidRPr="002955C7" w:rsidRDefault="009E6269" w:rsidP="009E6269">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48E9BEE" w14:textId="77777777" w:rsidR="009E6269" w:rsidRPr="002955C7" w:rsidRDefault="009E6269" w:rsidP="009E6269">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E00F612" w14:textId="77777777" w:rsidR="009E6269" w:rsidRPr="002955C7" w:rsidRDefault="009E6269" w:rsidP="009E6269">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5ECC6B7" w14:textId="77777777" w:rsidR="009E6269" w:rsidRPr="002955C7" w:rsidRDefault="009E6269" w:rsidP="009E6269">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7901A79" w14:textId="77777777" w:rsidR="009E6269" w:rsidRDefault="009E6269" w:rsidP="009E6269">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E544C14" w14:textId="77777777" w:rsidR="009E6269" w:rsidRPr="002955C7" w:rsidRDefault="009E6269" w:rsidP="009E6269">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2F776FA" w14:textId="77777777" w:rsidR="009E6269" w:rsidRPr="002955C7" w:rsidRDefault="009E6269" w:rsidP="009E6269">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A9C3B40" w14:textId="77777777" w:rsidR="009E6269" w:rsidRPr="009354E2" w:rsidRDefault="009E6269" w:rsidP="009E6269">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699C557" w14:textId="77777777" w:rsidR="009E6269" w:rsidRPr="009354E2" w:rsidRDefault="009E6269" w:rsidP="009E6269">
      <w:pPr>
        <w:pStyle w:val="PL"/>
        <w:rPr>
          <w:snapToGrid w:val="0"/>
        </w:rPr>
      </w:pPr>
      <w:r w:rsidRPr="009354E2">
        <w:rPr>
          <w:snapToGrid w:val="0"/>
        </w:rPr>
        <w:lastRenderedPageBreak/>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4347233" w14:textId="77777777" w:rsidR="009E6269" w:rsidRPr="009354E2" w:rsidRDefault="009E6269" w:rsidP="009E6269">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B0DCEF7" w14:textId="77777777" w:rsidR="009E6269" w:rsidRPr="0046022C" w:rsidRDefault="009E6269" w:rsidP="009E6269">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1BC9BBAA" w14:textId="77777777" w:rsidR="009E6269" w:rsidRPr="0046022C" w:rsidRDefault="009E6269" w:rsidP="009E6269">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5312BBF" w14:textId="77777777" w:rsidR="009E6269" w:rsidRPr="0046022C" w:rsidRDefault="009E6269" w:rsidP="009E6269">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6A6800B2" w14:textId="77777777" w:rsidR="009E6269" w:rsidRPr="00FD0425" w:rsidRDefault="009E6269" w:rsidP="009E6269">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2EFA35A" w14:textId="77777777" w:rsidR="009E6269" w:rsidRPr="00D51DB1" w:rsidRDefault="009E6269" w:rsidP="009E6269">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2E5A82BF" w14:textId="77777777" w:rsidR="009E6269" w:rsidRPr="006E2E98" w:rsidRDefault="009E6269" w:rsidP="009E6269">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01" w:name="_Hlk31885127"/>
      <w:r w:rsidRPr="006E2E98">
        <w:rPr>
          <w:snapToGrid w:val="0"/>
          <w:lang w:val="it-IT"/>
        </w:rPr>
        <w:t>ProtocolIE-ID</w:t>
      </w:r>
      <w:bookmarkEnd w:id="201"/>
      <w:r w:rsidRPr="006E2E98">
        <w:rPr>
          <w:snapToGrid w:val="0"/>
          <w:lang w:val="it-IT"/>
        </w:rPr>
        <w:t xml:space="preserve"> ::= </w:t>
      </w:r>
      <w:r>
        <w:rPr>
          <w:snapToGrid w:val="0"/>
          <w:lang w:val="it-IT"/>
        </w:rPr>
        <w:t>225</w:t>
      </w:r>
    </w:p>
    <w:p w14:paraId="6156A510" w14:textId="77777777" w:rsidR="009E6269" w:rsidRPr="009354E2" w:rsidRDefault="009E6269" w:rsidP="009E6269">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407422F" w14:textId="77777777" w:rsidR="009E6269" w:rsidRPr="009354E2" w:rsidRDefault="009E6269" w:rsidP="009E6269">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582EA14" w14:textId="77777777" w:rsidR="009E6269" w:rsidRPr="009354E2" w:rsidRDefault="009E6269" w:rsidP="009E6269">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AD568" w14:textId="77777777" w:rsidR="009E6269" w:rsidRPr="00B22C47" w:rsidRDefault="009E6269" w:rsidP="009E6269">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9B9F650" w14:textId="77777777" w:rsidR="009E6269" w:rsidRDefault="009E6269" w:rsidP="009E6269">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E2B1462" w14:textId="77777777" w:rsidR="009E6269" w:rsidRPr="00473E54" w:rsidRDefault="009E6269" w:rsidP="009E6269">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5B9CBB8" w14:textId="77777777" w:rsidR="009E6269" w:rsidRDefault="009E6269" w:rsidP="009E6269">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3C91CB3" w14:textId="77777777" w:rsidR="009E6269" w:rsidRDefault="009E6269" w:rsidP="009E626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255EC41D" w14:textId="77777777" w:rsidR="009E6269" w:rsidRDefault="009E6269" w:rsidP="009E6269">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F965225" w14:textId="77777777" w:rsidR="009E6269" w:rsidRPr="000F65A4" w:rsidRDefault="009E6269" w:rsidP="009E6269">
      <w:pPr>
        <w:pStyle w:val="PL"/>
        <w:rPr>
          <w:snapToGrid w:val="0"/>
          <w:lang w:val="fr-FR"/>
        </w:rPr>
      </w:pPr>
      <w:r w:rsidRPr="000F65A4">
        <w:rPr>
          <w:lang w:val="fr-FR"/>
        </w:rPr>
        <w:t>id-</w:t>
      </w:r>
      <w:r w:rsidRPr="000F65A4">
        <w:rPr>
          <w:snapToGrid w:val="0"/>
          <w:lang w:val="fr-FR"/>
        </w:rPr>
        <w:t>pdcpDuplicationConfiguration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235</w:t>
      </w:r>
    </w:p>
    <w:p w14:paraId="04DA2578" w14:textId="77777777" w:rsidR="009E6269" w:rsidRPr="000F65A4" w:rsidRDefault="009E6269" w:rsidP="009E6269">
      <w:pPr>
        <w:pStyle w:val="PL"/>
        <w:rPr>
          <w:snapToGrid w:val="0"/>
          <w:lang w:val="fr-FR"/>
        </w:rPr>
      </w:pPr>
      <w:r w:rsidRPr="000F65A4">
        <w:rPr>
          <w:snapToGrid w:val="0"/>
          <w:lang w:val="fr-FR"/>
        </w:rPr>
        <w:t>id-duplicationActivation</w:t>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r>
      <w:r w:rsidRPr="000F65A4">
        <w:rPr>
          <w:snapToGrid w:val="0"/>
          <w:lang w:val="fr-FR"/>
        </w:rPr>
        <w:tab/>
        <w:t>ProtocolIE-ID ::= 236</w:t>
      </w:r>
    </w:p>
    <w:p w14:paraId="3FDC1FC5" w14:textId="77777777" w:rsidR="009E6269" w:rsidRDefault="009E6269" w:rsidP="009E6269">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ABBA4BA" w14:textId="77777777" w:rsidR="009E6269" w:rsidRPr="00C46A6D" w:rsidRDefault="009E6269" w:rsidP="009E6269">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0BAB5D73" w14:textId="77777777" w:rsidR="009E6269" w:rsidRPr="00794D6A" w:rsidRDefault="009E6269" w:rsidP="009E6269">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482CAB37" w14:textId="77777777" w:rsidR="009E6269" w:rsidRDefault="009E6269" w:rsidP="009E626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4B13DC9" w14:textId="77777777" w:rsidR="009E6269" w:rsidRDefault="009E6269" w:rsidP="009E626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E9C3BEF" w14:textId="77777777" w:rsidR="009E6269" w:rsidRPr="009354E2" w:rsidRDefault="009E6269" w:rsidP="009E6269">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AB419A9" w14:textId="59DEBBCE" w:rsidR="009E6269" w:rsidRDefault="009E6269" w:rsidP="009E6269">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4A49606E" w14:textId="77777777" w:rsidR="009E6269" w:rsidRDefault="009E6269" w:rsidP="009E6269">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C053559" w14:textId="77777777" w:rsidR="009E6269" w:rsidRPr="00AF6156" w:rsidRDefault="009E6269" w:rsidP="009E6269">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EDC8BEB" w14:textId="77777777" w:rsidR="009E6269" w:rsidRDefault="009E6269" w:rsidP="009E626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DF0A87D" w14:textId="77777777" w:rsidR="009E6269" w:rsidRPr="00EF4A0E" w:rsidRDefault="009E6269" w:rsidP="009E6269">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347C8F77" w14:textId="77777777" w:rsidR="009E6269" w:rsidRDefault="009E6269" w:rsidP="009E626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9889B8" w14:textId="77777777" w:rsidR="009E6269" w:rsidRPr="00283AA6" w:rsidRDefault="009E6269" w:rsidP="009E6269">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BE8283E" w14:textId="77777777" w:rsidR="009E6269" w:rsidRDefault="009E6269" w:rsidP="009E6269">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45CA88A" w14:textId="77777777" w:rsidR="009E6269" w:rsidRDefault="009E6269" w:rsidP="009E6269">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21BAA40E" w14:textId="77777777" w:rsidR="009E6269" w:rsidRDefault="009E6269" w:rsidP="009E6269">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78C94C15" w14:textId="77777777" w:rsidR="00DF43E6" w:rsidRPr="00F20CA7" w:rsidRDefault="00DF43E6" w:rsidP="00DF43E6">
      <w:pPr>
        <w:pStyle w:val="PL"/>
        <w:rPr>
          <w:ins w:id="202" w:author="Rapporteur" w:date="2022-03-08T08:31:00Z"/>
          <w:rFonts w:eastAsia="宋体"/>
          <w:snapToGrid w:val="0"/>
          <w:lang w:val="it-IT"/>
        </w:rPr>
      </w:pPr>
      <w:ins w:id="203" w:author="Rapporteur" w:date="2022-03-08T08:31:00Z">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xxx</w:t>
        </w:r>
      </w:ins>
    </w:p>
    <w:p w14:paraId="471B26F2" w14:textId="77777777" w:rsidR="009E6269" w:rsidRPr="00DF43E6" w:rsidRDefault="009E6269" w:rsidP="009E6269">
      <w:pPr>
        <w:pStyle w:val="PL"/>
        <w:rPr>
          <w:snapToGrid w:val="0"/>
          <w:lang w:val="it-IT"/>
        </w:rPr>
      </w:pPr>
    </w:p>
    <w:p w14:paraId="77B1F3B1" w14:textId="77777777" w:rsidR="009E6269" w:rsidRPr="008C63CB" w:rsidRDefault="009E6269" w:rsidP="009E6269">
      <w:pPr>
        <w:jc w:val="center"/>
        <w:rPr>
          <w:rFonts w:eastAsia="宋体"/>
          <w:noProof/>
          <w:color w:val="FF0000"/>
        </w:rPr>
      </w:pPr>
      <w:r w:rsidRPr="008C63CB">
        <w:rPr>
          <w:rFonts w:eastAsia="宋体"/>
          <w:color w:val="FF0000"/>
          <w:highlight w:val="yellow"/>
        </w:rPr>
        <w:t xml:space="preserve">&lt;&lt;&lt;&lt;&lt;&lt;&lt;&lt;&lt;&lt;&lt;&lt;&lt;&lt;&lt;&lt;&lt;&lt;&lt;&lt; </w:t>
      </w:r>
      <w:r w:rsidRPr="008C63CB">
        <w:rPr>
          <w:rFonts w:eastAsia="宋体"/>
          <w:color w:val="FF0000"/>
          <w:highlight w:val="yellow"/>
          <w:lang w:eastAsia="zh-CN"/>
        </w:rPr>
        <w:t>Changes</w:t>
      </w:r>
      <w:r w:rsidRPr="008C63CB">
        <w:rPr>
          <w:rFonts w:eastAsia="宋体" w:hint="eastAsia"/>
          <w:color w:val="FF0000"/>
          <w:highlight w:val="yellow"/>
          <w:lang w:eastAsia="zh-CN"/>
        </w:rPr>
        <w:t xml:space="preserve"> </w:t>
      </w:r>
      <w:r w:rsidRPr="008C63CB">
        <w:rPr>
          <w:rFonts w:eastAsia="宋体"/>
          <w:color w:val="FF0000"/>
          <w:highlight w:val="yellow"/>
          <w:lang w:eastAsia="zh-CN"/>
        </w:rPr>
        <w:t>End</w:t>
      </w:r>
      <w:r w:rsidRPr="008C63CB">
        <w:rPr>
          <w:rFonts w:eastAsia="宋体"/>
          <w:color w:val="FF0000"/>
          <w:highlight w:val="yellow"/>
        </w:rPr>
        <w:t xml:space="preserve"> &gt;&gt;&gt;&gt;&gt;&gt;&gt;&gt;&gt;&gt;&gt;&gt;&gt;&gt;&gt;&gt;&gt;&gt;&gt;&gt;</w:t>
      </w:r>
    </w:p>
    <w:p w14:paraId="00DECF15" w14:textId="77777777" w:rsidR="009E6269" w:rsidRPr="00DF6181" w:rsidRDefault="009E6269" w:rsidP="009E6269">
      <w:pPr>
        <w:pStyle w:val="PL"/>
        <w:rPr>
          <w:noProof w:val="0"/>
        </w:rPr>
      </w:pPr>
    </w:p>
    <w:sectPr w:rsidR="009E6269" w:rsidRPr="00DF6181" w:rsidSect="00C85CF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A4553" w14:textId="77777777" w:rsidR="007131D0" w:rsidRDefault="007131D0">
      <w:r>
        <w:separator/>
      </w:r>
    </w:p>
  </w:endnote>
  <w:endnote w:type="continuationSeparator" w:id="0">
    <w:p w14:paraId="4CA52E62" w14:textId="77777777" w:rsidR="007131D0" w:rsidRDefault="0071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AFCD1" w14:textId="77777777" w:rsidR="00524FB8" w:rsidRDefault="00524FB8">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04EC8" w14:textId="77777777" w:rsidR="007131D0" w:rsidRDefault="007131D0">
      <w:r>
        <w:separator/>
      </w:r>
    </w:p>
  </w:footnote>
  <w:footnote w:type="continuationSeparator" w:id="0">
    <w:p w14:paraId="640B9BCD" w14:textId="77777777" w:rsidR="007131D0" w:rsidRDefault="00713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24FB8" w:rsidRDefault="0052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24FB8" w:rsidRDefault="00524F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24FB8" w:rsidRDefault="00524FB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24FB8" w:rsidRDefault="00524F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nsid w:val="7B1D5BAD"/>
    <w:multiLevelType w:val="hybridMultilevel"/>
    <w:tmpl w:val="DF3A62E4"/>
    <w:lvl w:ilvl="0" w:tplc="21C4B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21"/>
  </w:num>
  <w:num w:numId="3">
    <w:abstractNumId w:val="20"/>
  </w:num>
  <w:num w:numId="4">
    <w:abstractNumId w:val="25"/>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9"/>
  </w:num>
  <w:num w:numId="17">
    <w:abstractNumId w:val="22"/>
  </w:num>
  <w:num w:numId="18">
    <w:abstractNumId w:val="23"/>
  </w:num>
  <w:num w:numId="19">
    <w:abstractNumId w:val="16"/>
  </w:num>
  <w:num w:numId="20">
    <w:abstractNumId w:val="27"/>
  </w:num>
  <w:num w:numId="21">
    <w:abstractNumId w:val="28"/>
  </w:num>
  <w:num w:numId="22">
    <w:abstractNumId w:val="14"/>
  </w:num>
  <w:num w:numId="23">
    <w:abstractNumId w:val="12"/>
  </w:num>
  <w:num w:numId="24">
    <w:abstractNumId w:val="30"/>
  </w:num>
  <w:num w:numId="25">
    <w:abstractNumId w:val="26"/>
  </w:num>
  <w:num w:numId="26">
    <w:abstractNumId w:val="10"/>
  </w:num>
  <w:num w:numId="27">
    <w:abstractNumId w:val="15"/>
  </w:num>
  <w:num w:numId="28">
    <w:abstractNumId w:val="24"/>
  </w:num>
  <w:num w:numId="29">
    <w:abstractNumId w:val="17"/>
  </w:num>
  <w:num w:numId="30">
    <w:abstractNumId w:val="13"/>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V">
    <w15:presenceInfo w15:providerId="None" w15:userId="Ericsson User 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17C85"/>
    <w:rsid w:val="00022E4A"/>
    <w:rsid w:val="00026169"/>
    <w:rsid w:val="00046E5D"/>
    <w:rsid w:val="000604F6"/>
    <w:rsid w:val="00062A48"/>
    <w:rsid w:val="0006372E"/>
    <w:rsid w:val="000774F6"/>
    <w:rsid w:val="000818CC"/>
    <w:rsid w:val="0008278D"/>
    <w:rsid w:val="00082AA0"/>
    <w:rsid w:val="00084B5D"/>
    <w:rsid w:val="00085461"/>
    <w:rsid w:val="000958E4"/>
    <w:rsid w:val="000A6394"/>
    <w:rsid w:val="000B4072"/>
    <w:rsid w:val="000B4AB1"/>
    <w:rsid w:val="000B7FED"/>
    <w:rsid w:val="000C038A"/>
    <w:rsid w:val="000C6246"/>
    <w:rsid w:val="000C6598"/>
    <w:rsid w:val="000D27B1"/>
    <w:rsid w:val="000D44B3"/>
    <w:rsid w:val="000F3076"/>
    <w:rsid w:val="00107CB7"/>
    <w:rsid w:val="001125AB"/>
    <w:rsid w:val="00117BA9"/>
    <w:rsid w:val="00123A6A"/>
    <w:rsid w:val="00131F13"/>
    <w:rsid w:val="0014339B"/>
    <w:rsid w:val="00143B46"/>
    <w:rsid w:val="00145D43"/>
    <w:rsid w:val="0014732E"/>
    <w:rsid w:val="00161A83"/>
    <w:rsid w:val="00165FC8"/>
    <w:rsid w:val="00172236"/>
    <w:rsid w:val="00175C4E"/>
    <w:rsid w:val="00180C87"/>
    <w:rsid w:val="001830A9"/>
    <w:rsid w:val="00185BED"/>
    <w:rsid w:val="00192C46"/>
    <w:rsid w:val="001A08B3"/>
    <w:rsid w:val="001A4FCE"/>
    <w:rsid w:val="001A7B60"/>
    <w:rsid w:val="001B52F0"/>
    <w:rsid w:val="001B7899"/>
    <w:rsid w:val="001B7A65"/>
    <w:rsid w:val="001C28C7"/>
    <w:rsid w:val="001C312A"/>
    <w:rsid w:val="001D08B7"/>
    <w:rsid w:val="001D215A"/>
    <w:rsid w:val="001D3388"/>
    <w:rsid w:val="001E41F3"/>
    <w:rsid w:val="001E71B7"/>
    <w:rsid w:val="001E7CC0"/>
    <w:rsid w:val="001F7A0D"/>
    <w:rsid w:val="00206638"/>
    <w:rsid w:val="00210693"/>
    <w:rsid w:val="002150A7"/>
    <w:rsid w:val="00226ACD"/>
    <w:rsid w:val="002271C7"/>
    <w:rsid w:val="00231748"/>
    <w:rsid w:val="0023586D"/>
    <w:rsid w:val="002369E0"/>
    <w:rsid w:val="0024133A"/>
    <w:rsid w:val="0025230F"/>
    <w:rsid w:val="0026004D"/>
    <w:rsid w:val="002640DD"/>
    <w:rsid w:val="00264375"/>
    <w:rsid w:val="00264D34"/>
    <w:rsid w:val="00275D12"/>
    <w:rsid w:val="00284FEB"/>
    <w:rsid w:val="002860C4"/>
    <w:rsid w:val="00292767"/>
    <w:rsid w:val="002A17A0"/>
    <w:rsid w:val="002A36E0"/>
    <w:rsid w:val="002A4537"/>
    <w:rsid w:val="002B4A50"/>
    <w:rsid w:val="002B5741"/>
    <w:rsid w:val="002C3934"/>
    <w:rsid w:val="002C5A03"/>
    <w:rsid w:val="002C7D32"/>
    <w:rsid w:val="002E472E"/>
    <w:rsid w:val="002E7097"/>
    <w:rsid w:val="00305409"/>
    <w:rsid w:val="00307E30"/>
    <w:rsid w:val="003129F0"/>
    <w:rsid w:val="00317907"/>
    <w:rsid w:val="0032089C"/>
    <w:rsid w:val="00322799"/>
    <w:rsid w:val="003356D0"/>
    <w:rsid w:val="00340FED"/>
    <w:rsid w:val="003431CC"/>
    <w:rsid w:val="00344764"/>
    <w:rsid w:val="00352588"/>
    <w:rsid w:val="003535F9"/>
    <w:rsid w:val="00353B10"/>
    <w:rsid w:val="003556A6"/>
    <w:rsid w:val="00356043"/>
    <w:rsid w:val="003609EF"/>
    <w:rsid w:val="0036231A"/>
    <w:rsid w:val="00371014"/>
    <w:rsid w:val="00374DD4"/>
    <w:rsid w:val="003773D3"/>
    <w:rsid w:val="00394A05"/>
    <w:rsid w:val="003A4041"/>
    <w:rsid w:val="003A7A98"/>
    <w:rsid w:val="003B210F"/>
    <w:rsid w:val="003B4DC1"/>
    <w:rsid w:val="003B5B9B"/>
    <w:rsid w:val="003C17E3"/>
    <w:rsid w:val="003C2B70"/>
    <w:rsid w:val="003C3872"/>
    <w:rsid w:val="003D7690"/>
    <w:rsid w:val="003E00DF"/>
    <w:rsid w:val="003E1A36"/>
    <w:rsid w:val="003F2DD8"/>
    <w:rsid w:val="003F49CD"/>
    <w:rsid w:val="003F694E"/>
    <w:rsid w:val="004002D9"/>
    <w:rsid w:val="00403F0C"/>
    <w:rsid w:val="00405261"/>
    <w:rsid w:val="00410371"/>
    <w:rsid w:val="0041365B"/>
    <w:rsid w:val="004178F5"/>
    <w:rsid w:val="004242F1"/>
    <w:rsid w:val="0043440C"/>
    <w:rsid w:val="00456930"/>
    <w:rsid w:val="00456E82"/>
    <w:rsid w:val="00461B73"/>
    <w:rsid w:val="00462055"/>
    <w:rsid w:val="00463733"/>
    <w:rsid w:val="00481A4B"/>
    <w:rsid w:val="004928E9"/>
    <w:rsid w:val="0049408B"/>
    <w:rsid w:val="004A5BDC"/>
    <w:rsid w:val="004A684B"/>
    <w:rsid w:val="004B75B7"/>
    <w:rsid w:val="004D4208"/>
    <w:rsid w:val="004D42F1"/>
    <w:rsid w:val="004F39B9"/>
    <w:rsid w:val="0050244D"/>
    <w:rsid w:val="00510FF4"/>
    <w:rsid w:val="0051580D"/>
    <w:rsid w:val="005209CA"/>
    <w:rsid w:val="00524FB8"/>
    <w:rsid w:val="005275C5"/>
    <w:rsid w:val="005328CE"/>
    <w:rsid w:val="00541D88"/>
    <w:rsid w:val="00542A34"/>
    <w:rsid w:val="00545886"/>
    <w:rsid w:val="00546455"/>
    <w:rsid w:val="00547111"/>
    <w:rsid w:val="0055008A"/>
    <w:rsid w:val="00554246"/>
    <w:rsid w:val="005550DC"/>
    <w:rsid w:val="00571B6A"/>
    <w:rsid w:val="0057284A"/>
    <w:rsid w:val="005754E9"/>
    <w:rsid w:val="005828FA"/>
    <w:rsid w:val="005862E6"/>
    <w:rsid w:val="005923B8"/>
    <w:rsid w:val="00592424"/>
    <w:rsid w:val="00592D74"/>
    <w:rsid w:val="005963F7"/>
    <w:rsid w:val="005A76F6"/>
    <w:rsid w:val="005B35A5"/>
    <w:rsid w:val="005B690E"/>
    <w:rsid w:val="005D53F4"/>
    <w:rsid w:val="005E0B72"/>
    <w:rsid w:val="005E2C44"/>
    <w:rsid w:val="005F2414"/>
    <w:rsid w:val="005F3618"/>
    <w:rsid w:val="005F41A5"/>
    <w:rsid w:val="005F6584"/>
    <w:rsid w:val="006105B9"/>
    <w:rsid w:val="00611EC8"/>
    <w:rsid w:val="00614DFA"/>
    <w:rsid w:val="00615359"/>
    <w:rsid w:val="00621188"/>
    <w:rsid w:val="00623C70"/>
    <w:rsid w:val="00625331"/>
    <w:rsid w:val="006257ED"/>
    <w:rsid w:val="0063529F"/>
    <w:rsid w:val="006467A4"/>
    <w:rsid w:val="006545F1"/>
    <w:rsid w:val="00654AA8"/>
    <w:rsid w:val="006637D6"/>
    <w:rsid w:val="00665C47"/>
    <w:rsid w:val="0067337D"/>
    <w:rsid w:val="0068400D"/>
    <w:rsid w:val="0068484F"/>
    <w:rsid w:val="00686509"/>
    <w:rsid w:val="00690984"/>
    <w:rsid w:val="00695808"/>
    <w:rsid w:val="00696262"/>
    <w:rsid w:val="006A2547"/>
    <w:rsid w:val="006B46FB"/>
    <w:rsid w:val="006B5D3C"/>
    <w:rsid w:val="006B76C8"/>
    <w:rsid w:val="006C14AB"/>
    <w:rsid w:val="006D1123"/>
    <w:rsid w:val="006D2CF6"/>
    <w:rsid w:val="006D5AB0"/>
    <w:rsid w:val="006E21FB"/>
    <w:rsid w:val="006F1001"/>
    <w:rsid w:val="006F63B7"/>
    <w:rsid w:val="006F6CA8"/>
    <w:rsid w:val="0070282B"/>
    <w:rsid w:val="00705F8E"/>
    <w:rsid w:val="00711E6C"/>
    <w:rsid w:val="007131D0"/>
    <w:rsid w:val="0071630C"/>
    <w:rsid w:val="00716DDA"/>
    <w:rsid w:val="00721821"/>
    <w:rsid w:val="0072359C"/>
    <w:rsid w:val="00742C22"/>
    <w:rsid w:val="0074463C"/>
    <w:rsid w:val="00746A51"/>
    <w:rsid w:val="0075329D"/>
    <w:rsid w:val="00755133"/>
    <w:rsid w:val="0075561E"/>
    <w:rsid w:val="00763323"/>
    <w:rsid w:val="0078049E"/>
    <w:rsid w:val="007902B9"/>
    <w:rsid w:val="00792342"/>
    <w:rsid w:val="007925A7"/>
    <w:rsid w:val="00792641"/>
    <w:rsid w:val="007977A8"/>
    <w:rsid w:val="007A3F07"/>
    <w:rsid w:val="007B428C"/>
    <w:rsid w:val="007B512A"/>
    <w:rsid w:val="007B7D21"/>
    <w:rsid w:val="007C2097"/>
    <w:rsid w:val="007C4345"/>
    <w:rsid w:val="007C56AB"/>
    <w:rsid w:val="007C79D9"/>
    <w:rsid w:val="007D5667"/>
    <w:rsid w:val="007D6A07"/>
    <w:rsid w:val="007D79A8"/>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7A7B"/>
    <w:rsid w:val="00854DDB"/>
    <w:rsid w:val="008574F1"/>
    <w:rsid w:val="00860A9C"/>
    <w:rsid w:val="008626E7"/>
    <w:rsid w:val="00870EE7"/>
    <w:rsid w:val="00874D1B"/>
    <w:rsid w:val="00874E0C"/>
    <w:rsid w:val="008840F5"/>
    <w:rsid w:val="008863B9"/>
    <w:rsid w:val="00887FF1"/>
    <w:rsid w:val="008A45A6"/>
    <w:rsid w:val="008C05A4"/>
    <w:rsid w:val="008C195F"/>
    <w:rsid w:val="008C7273"/>
    <w:rsid w:val="008D44AD"/>
    <w:rsid w:val="008E6341"/>
    <w:rsid w:val="008F117D"/>
    <w:rsid w:val="008F2AAD"/>
    <w:rsid w:val="008F3789"/>
    <w:rsid w:val="008F586E"/>
    <w:rsid w:val="008F686C"/>
    <w:rsid w:val="00902C93"/>
    <w:rsid w:val="00905E81"/>
    <w:rsid w:val="009148DE"/>
    <w:rsid w:val="00915CDA"/>
    <w:rsid w:val="009210D6"/>
    <w:rsid w:val="009264F2"/>
    <w:rsid w:val="00941E30"/>
    <w:rsid w:val="00946044"/>
    <w:rsid w:val="00950271"/>
    <w:rsid w:val="00952869"/>
    <w:rsid w:val="0095561F"/>
    <w:rsid w:val="009570E8"/>
    <w:rsid w:val="009753A0"/>
    <w:rsid w:val="00976DF5"/>
    <w:rsid w:val="009777D9"/>
    <w:rsid w:val="00982327"/>
    <w:rsid w:val="009823C6"/>
    <w:rsid w:val="00991B88"/>
    <w:rsid w:val="009937FD"/>
    <w:rsid w:val="00994A89"/>
    <w:rsid w:val="009A5753"/>
    <w:rsid w:val="009A579D"/>
    <w:rsid w:val="009A70A5"/>
    <w:rsid w:val="009B4D74"/>
    <w:rsid w:val="009B5B71"/>
    <w:rsid w:val="009D2930"/>
    <w:rsid w:val="009D53F3"/>
    <w:rsid w:val="009E27F0"/>
    <w:rsid w:val="009E3297"/>
    <w:rsid w:val="009E6269"/>
    <w:rsid w:val="009E6394"/>
    <w:rsid w:val="009E74AE"/>
    <w:rsid w:val="009F734F"/>
    <w:rsid w:val="00A03C1E"/>
    <w:rsid w:val="00A07910"/>
    <w:rsid w:val="00A13123"/>
    <w:rsid w:val="00A2037E"/>
    <w:rsid w:val="00A246B6"/>
    <w:rsid w:val="00A35E8F"/>
    <w:rsid w:val="00A419E8"/>
    <w:rsid w:val="00A47E70"/>
    <w:rsid w:val="00A50CF0"/>
    <w:rsid w:val="00A7671C"/>
    <w:rsid w:val="00A77923"/>
    <w:rsid w:val="00A83DCB"/>
    <w:rsid w:val="00A92CA9"/>
    <w:rsid w:val="00A977DD"/>
    <w:rsid w:val="00AA2CBC"/>
    <w:rsid w:val="00AB0757"/>
    <w:rsid w:val="00AC104E"/>
    <w:rsid w:val="00AC3530"/>
    <w:rsid w:val="00AC5820"/>
    <w:rsid w:val="00AD1CD8"/>
    <w:rsid w:val="00AE33F5"/>
    <w:rsid w:val="00AE7806"/>
    <w:rsid w:val="00AF315A"/>
    <w:rsid w:val="00B027F2"/>
    <w:rsid w:val="00B24E95"/>
    <w:rsid w:val="00B258BB"/>
    <w:rsid w:val="00B32AD1"/>
    <w:rsid w:val="00B44DBC"/>
    <w:rsid w:val="00B45D84"/>
    <w:rsid w:val="00B61D4B"/>
    <w:rsid w:val="00B63539"/>
    <w:rsid w:val="00B645E4"/>
    <w:rsid w:val="00B67B97"/>
    <w:rsid w:val="00B754AB"/>
    <w:rsid w:val="00B84830"/>
    <w:rsid w:val="00B849C8"/>
    <w:rsid w:val="00B84B2B"/>
    <w:rsid w:val="00B91C88"/>
    <w:rsid w:val="00B968C8"/>
    <w:rsid w:val="00B97503"/>
    <w:rsid w:val="00BA37B2"/>
    <w:rsid w:val="00BA3EC5"/>
    <w:rsid w:val="00BA51D9"/>
    <w:rsid w:val="00BA63E0"/>
    <w:rsid w:val="00BB0BDF"/>
    <w:rsid w:val="00BB1665"/>
    <w:rsid w:val="00BB39F9"/>
    <w:rsid w:val="00BB5DFC"/>
    <w:rsid w:val="00BC24B7"/>
    <w:rsid w:val="00BC391D"/>
    <w:rsid w:val="00BC6918"/>
    <w:rsid w:val="00BD0052"/>
    <w:rsid w:val="00BD279D"/>
    <w:rsid w:val="00BD3893"/>
    <w:rsid w:val="00BD6BB8"/>
    <w:rsid w:val="00BE300D"/>
    <w:rsid w:val="00BF306D"/>
    <w:rsid w:val="00BF364B"/>
    <w:rsid w:val="00BF62C2"/>
    <w:rsid w:val="00C04E2E"/>
    <w:rsid w:val="00C2116D"/>
    <w:rsid w:val="00C26F14"/>
    <w:rsid w:val="00C26F6C"/>
    <w:rsid w:val="00C27764"/>
    <w:rsid w:val="00C36B02"/>
    <w:rsid w:val="00C43C9E"/>
    <w:rsid w:val="00C45C7D"/>
    <w:rsid w:val="00C54129"/>
    <w:rsid w:val="00C55BD6"/>
    <w:rsid w:val="00C6198D"/>
    <w:rsid w:val="00C66BA2"/>
    <w:rsid w:val="00C85164"/>
    <w:rsid w:val="00C85CF8"/>
    <w:rsid w:val="00C87C68"/>
    <w:rsid w:val="00C91DAA"/>
    <w:rsid w:val="00C95985"/>
    <w:rsid w:val="00C97043"/>
    <w:rsid w:val="00CC0A7D"/>
    <w:rsid w:val="00CC5026"/>
    <w:rsid w:val="00CC68D0"/>
    <w:rsid w:val="00CD0E4F"/>
    <w:rsid w:val="00CD1BEB"/>
    <w:rsid w:val="00CD3C79"/>
    <w:rsid w:val="00CE5AEF"/>
    <w:rsid w:val="00CE5E66"/>
    <w:rsid w:val="00CF0AEE"/>
    <w:rsid w:val="00CF4884"/>
    <w:rsid w:val="00D00E2B"/>
    <w:rsid w:val="00D03F9A"/>
    <w:rsid w:val="00D06D51"/>
    <w:rsid w:val="00D06DFE"/>
    <w:rsid w:val="00D24991"/>
    <w:rsid w:val="00D3310E"/>
    <w:rsid w:val="00D413E2"/>
    <w:rsid w:val="00D45BEF"/>
    <w:rsid w:val="00D465A8"/>
    <w:rsid w:val="00D474AA"/>
    <w:rsid w:val="00D50255"/>
    <w:rsid w:val="00D508B7"/>
    <w:rsid w:val="00D51FC9"/>
    <w:rsid w:val="00D57343"/>
    <w:rsid w:val="00D66520"/>
    <w:rsid w:val="00D83AB2"/>
    <w:rsid w:val="00D9206C"/>
    <w:rsid w:val="00DA2DBF"/>
    <w:rsid w:val="00DA4B7E"/>
    <w:rsid w:val="00DB1231"/>
    <w:rsid w:val="00DB2D03"/>
    <w:rsid w:val="00DB7EA4"/>
    <w:rsid w:val="00DC65B8"/>
    <w:rsid w:val="00DD0B87"/>
    <w:rsid w:val="00DE1D14"/>
    <w:rsid w:val="00DE34CF"/>
    <w:rsid w:val="00DE6D76"/>
    <w:rsid w:val="00DF1410"/>
    <w:rsid w:val="00DF43E6"/>
    <w:rsid w:val="00DF4ACD"/>
    <w:rsid w:val="00DF4DA5"/>
    <w:rsid w:val="00DF56FD"/>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71691"/>
    <w:rsid w:val="00E73313"/>
    <w:rsid w:val="00E738AE"/>
    <w:rsid w:val="00E7499E"/>
    <w:rsid w:val="00E803A5"/>
    <w:rsid w:val="00E901A5"/>
    <w:rsid w:val="00E938CA"/>
    <w:rsid w:val="00EA74DA"/>
    <w:rsid w:val="00EB09B7"/>
    <w:rsid w:val="00EC335D"/>
    <w:rsid w:val="00EC67A6"/>
    <w:rsid w:val="00ED3258"/>
    <w:rsid w:val="00EE078C"/>
    <w:rsid w:val="00EE7D7C"/>
    <w:rsid w:val="00EF110A"/>
    <w:rsid w:val="00EF2E00"/>
    <w:rsid w:val="00EF2FA9"/>
    <w:rsid w:val="00F001C8"/>
    <w:rsid w:val="00F06228"/>
    <w:rsid w:val="00F25D98"/>
    <w:rsid w:val="00F300FB"/>
    <w:rsid w:val="00F335F1"/>
    <w:rsid w:val="00F5656B"/>
    <w:rsid w:val="00F61782"/>
    <w:rsid w:val="00F71075"/>
    <w:rsid w:val="00F804FE"/>
    <w:rsid w:val="00F82403"/>
    <w:rsid w:val="00F84C34"/>
    <w:rsid w:val="00FA07ED"/>
    <w:rsid w:val="00FA44FB"/>
    <w:rsid w:val="00FA5EF4"/>
    <w:rsid w:val="00FA6F8F"/>
    <w:rsid w:val="00FB3B13"/>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basedOn w:val="20"/>
    <w:next w:val="a1"/>
    <w:link w:val="3Char"/>
    <w:qFormat/>
    <w:rsid w:val="000B7FED"/>
    <w:pPr>
      <w:spacing w:before="120"/>
      <w:outlineLvl w:val="2"/>
    </w:pPr>
    <w:rPr>
      <w:sz w:val="28"/>
    </w:rPr>
  </w:style>
  <w:style w:type="paragraph" w:styleId="40">
    <w:name w:val="heading 4"/>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1">
    <w:name w:val="Mention1"/>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1">
    <w:name w:val="Unresolved Mention1"/>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basedOn w:val="20"/>
    <w:next w:val="a1"/>
    <w:link w:val="3Char"/>
    <w:qFormat/>
    <w:rsid w:val="000B7FED"/>
    <w:pPr>
      <w:spacing w:before="120"/>
      <w:outlineLvl w:val="2"/>
    </w:pPr>
    <w:rPr>
      <w:sz w:val="28"/>
    </w:rPr>
  </w:style>
  <w:style w:type="paragraph" w:styleId="40">
    <w:name w:val="heading 4"/>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1">
    <w:name w:val="Mention1"/>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1">
    <w:name w:val="Unresolved Mention1"/>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1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B86E-9780-4AB4-A395-4BDEA9C5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6358</Words>
  <Characters>36243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Rapporteur</cp:lastModifiedBy>
  <cp:revision>13</cp:revision>
  <cp:lastPrinted>1900-12-31T16:00:00Z</cp:lastPrinted>
  <dcterms:created xsi:type="dcterms:W3CDTF">2022-03-04T17:16:00Z</dcterms:created>
  <dcterms:modified xsi:type="dcterms:W3CDTF">2022-03-08T00:42:00Z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